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7" w:type="dxa"/>
        <w:jc w:val="center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2"/>
        <w:gridCol w:w="4273"/>
        <w:gridCol w:w="2592"/>
      </w:tblGrid>
      <w:tr w:rsidR="002C6B60" w:rsidRPr="001D0945" w:rsidTr="008B2162">
        <w:trPr>
          <w:trHeight w:val="456"/>
          <w:jc w:val="center"/>
        </w:trPr>
        <w:tc>
          <w:tcPr>
            <w:tcW w:w="3622" w:type="dxa"/>
            <w:vMerge w:val="restart"/>
            <w:tcMar>
              <w:left w:w="0" w:type="dxa"/>
              <w:right w:w="0" w:type="dxa"/>
            </w:tcMar>
            <w:vAlign w:val="center"/>
          </w:tcPr>
          <w:p w:rsidR="002C6B60" w:rsidRPr="001D0945" w:rsidRDefault="002C6B6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Reading Boat </w:t>
            </w:r>
            <w:r>
              <w:rPr>
                <w:rFonts w:ascii="Arial" w:hAnsi="Arial" w:cs="Arial"/>
                <w:b/>
                <w:bCs/>
                <w:sz w:val="34"/>
                <w:szCs w:val="34"/>
              </w:rPr>
              <w:t>2</w:t>
            </w:r>
          </w:p>
        </w:tc>
        <w:tc>
          <w:tcPr>
            <w:tcW w:w="4273" w:type="dxa"/>
            <w:vMerge w:val="restart"/>
            <w:tcMar>
              <w:left w:w="0" w:type="dxa"/>
              <w:right w:w="0" w:type="dxa"/>
            </w:tcMar>
            <w:vAlign w:val="center"/>
          </w:tcPr>
          <w:p w:rsidR="002C6B60" w:rsidRPr="001D0945" w:rsidRDefault="002C6B6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>
              <w:rPr>
                <w:rFonts w:ascii="Arial" w:hAnsi="Arial" w:cs="Arial"/>
                <w:b/>
                <w:bCs/>
                <w:sz w:val="34"/>
                <w:szCs w:val="34"/>
              </w:rPr>
              <w:t>Final</w:t>
            </w: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Exam</w:t>
            </w:r>
          </w:p>
          <w:p w:rsidR="002C6B60" w:rsidRPr="001D0945" w:rsidRDefault="002C6B6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sz w:val="22"/>
              </w:rPr>
              <w:t>(Units 1</w:t>
            </w:r>
            <w:r>
              <w:rPr>
                <w:rFonts w:ascii="Arial" w:hAnsi="Arial" w:cs="Arial"/>
                <w:sz w:val="22"/>
              </w:rPr>
              <w:t>1~2</w:t>
            </w:r>
            <w:r w:rsidRPr="001D0945">
              <w:rPr>
                <w:rFonts w:ascii="Arial" w:hAnsi="Arial" w:cs="Arial"/>
                <w:sz w:val="22"/>
              </w:rPr>
              <w:t>0)</w:t>
            </w: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2C6B60" w:rsidRPr="001D0945" w:rsidRDefault="002C6B60" w:rsidP="003D4BDE">
            <w:pPr>
              <w:pStyle w:val="Header"/>
              <w:spacing w:line="276" w:lineRule="auto"/>
              <w:ind w:firstLine="9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 xml:space="preserve">Name :  </w:t>
            </w:r>
          </w:p>
        </w:tc>
      </w:tr>
      <w:tr w:rsidR="002C6B60" w:rsidRPr="001D0945" w:rsidTr="008B2162">
        <w:trPr>
          <w:trHeight w:val="457"/>
          <w:jc w:val="center"/>
        </w:trPr>
        <w:tc>
          <w:tcPr>
            <w:tcW w:w="3622" w:type="dxa"/>
            <w:vMerge/>
            <w:tcMar>
              <w:left w:w="0" w:type="dxa"/>
              <w:right w:w="0" w:type="dxa"/>
            </w:tcMar>
            <w:vAlign w:val="center"/>
          </w:tcPr>
          <w:p w:rsidR="002C6B60" w:rsidRPr="001D0945" w:rsidRDefault="002C6B6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73" w:type="dxa"/>
            <w:vMerge/>
            <w:tcMar>
              <w:left w:w="0" w:type="dxa"/>
              <w:right w:w="0" w:type="dxa"/>
            </w:tcMar>
            <w:vAlign w:val="center"/>
          </w:tcPr>
          <w:p w:rsidR="002C6B60" w:rsidRPr="001D0945" w:rsidRDefault="002C6B6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2C6B60" w:rsidRPr="001D0945" w:rsidRDefault="002C6B60" w:rsidP="003D4BDE">
            <w:pPr>
              <w:pStyle w:val="Header"/>
              <w:spacing w:line="276" w:lineRule="auto"/>
              <w:ind w:firstLine="11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>Score :        / 100</w:t>
            </w:r>
          </w:p>
        </w:tc>
      </w:tr>
    </w:tbl>
    <w:p w:rsidR="002C6B60" w:rsidRDefault="002C6B60">
      <w:pPr>
        <w:rPr>
          <w:rFonts w:ascii="Arial" w:hAnsi="Arial" w:cs="Arial"/>
        </w:rPr>
      </w:pPr>
    </w:p>
    <w:p w:rsidR="002C6B60" w:rsidRDefault="002C6B60" w:rsidP="001D0945">
      <w:pPr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Match the pictures and write</w:t>
      </w:r>
      <w:r w:rsidRPr="001D0945">
        <w:rPr>
          <w:rFonts w:ascii="Arial" w:hAnsi="Arial" w:cs="Arial"/>
          <w:b/>
          <w:sz w:val="24"/>
          <w:szCs w:val="24"/>
        </w:rPr>
        <w:t xml:space="preserve"> the </w:t>
      </w:r>
      <w:r>
        <w:rPr>
          <w:rFonts w:ascii="Arial" w:hAnsi="Arial" w:cs="Arial"/>
          <w:b/>
          <w:sz w:val="24"/>
          <w:szCs w:val="24"/>
        </w:rPr>
        <w:t xml:space="preserve">correct </w:t>
      </w:r>
      <w:r w:rsidRPr="001D0945">
        <w:rPr>
          <w:rFonts w:ascii="Arial" w:hAnsi="Arial" w:cs="Arial"/>
          <w:b/>
          <w:sz w:val="24"/>
          <w:szCs w:val="24"/>
        </w:rPr>
        <w:t>word</w:t>
      </w:r>
      <w:r>
        <w:rPr>
          <w:rFonts w:ascii="Arial" w:hAnsi="Arial" w:cs="Arial"/>
          <w:b/>
          <w:sz w:val="24"/>
          <w:szCs w:val="24"/>
        </w:rPr>
        <w:t>s</w:t>
      </w:r>
      <w:r w:rsidRPr="001D0945">
        <w:rPr>
          <w:rFonts w:ascii="Arial" w:hAnsi="Arial" w:cs="Arial"/>
          <w:b/>
          <w:sz w:val="24"/>
          <w:szCs w:val="24"/>
        </w:rPr>
        <w:t>. (2 points)</w:t>
      </w:r>
    </w:p>
    <w:p w:rsidR="002C6B60" w:rsidRPr="00261712" w:rsidRDefault="002C6B60" w:rsidP="001D0945">
      <w:pPr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2132"/>
        <w:gridCol w:w="2133"/>
        <w:gridCol w:w="2133"/>
        <w:gridCol w:w="2133"/>
        <w:gridCol w:w="2133"/>
      </w:tblGrid>
      <w:tr w:rsidR="002C6B60" w:rsidTr="00750FD1">
        <w:trPr>
          <w:trHeight w:val="1906"/>
        </w:trPr>
        <w:tc>
          <w:tcPr>
            <w:tcW w:w="2132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5pt;margin-top:5.75pt;width:87pt;height:87.75pt;z-index:251664384">
                  <v:imagedata r:id="rId7" o:title="" croptop="5582f" cropbottom="7239f" cropleft="6128f" cropright="7681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2C6B60" w:rsidRPr="00750FD1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0" type="#_x0000_t75" style="position:absolute;left:0;text-align:left;margin-left:3.4pt;margin-top:14.75pt;width:88.7pt;height:79.3pt;z-index:251665408;mso-position-horizontal-relative:text;mso-position-vertical-relative:text">
                  <v:imagedata r:id="rId8" o:title="" croptop="6524f" cropbottom="7543f" cropleft="1964f" cropright="1964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  <w:p w:rsidR="002C6B60" w:rsidRPr="00750FD1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1" type="#_x0000_t75" style="position:absolute;left:0;text-align:left;margin-left:-3.25pt;margin-top:14.75pt;width:96.65pt;height:80.2pt;z-index:251666432;mso-position-horizontal-relative:text;mso-position-vertical-relative:text">
                  <v:imagedata r:id="rId9" o:title="" croptop="10508f" cropbottom="7423f" cropleft="4450f" cropright="3359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  <w:p w:rsidR="002C6B60" w:rsidRPr="00750FD1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2" type="#_x0000_t75" style="position:absolute;left:0;text-align:left;margin-left:-4.65pt;margin-top:14.55pt;width:105.15pt;height:63.85pt;z-index:251667456;mso-position-horizontal-relative:text;mso-position-vertical-relative:text">
                  <v:imagedata r:id="rId10" o:title="" croptop="10441f" cropbottom="16440f" cropleft="5069f" cropright="5643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  <w:p w:rsidR="002C6B60" w:rsidRPr="00750FD1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3" type="#_x0000_t75" style="position:absolute;left:0;text-align:left;margin-left:8.45pt;margin-top:5.75pt;width:92.4pt;height:80.8pt;z-index:251668480;mso-position-horizontal-relative:text;mso-position-vertical-relative:text">
                  <v:imagedata r:id="rId11" o:title="" croptop="9805f" cropbottom="3200f" cropleft="4991f" cropright="5745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  <w:p w:rsidR="002C6B60" w:rsidRPr="00750FD1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B60" w:rsidTr="003E0E1A">
        <w:trPr>
          <w:trHeight w:val="994"/>
        </w:trPr>
        <w:tc>
          <w:tcPr>
            <w:tcW w:w="2132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34" style="position:absolute;left:0;text-align:left;margin-left:37.5pt;margin-top:13.4pt;width:7.5pt;height:26.3pt;z-index:251649024;mso-position-horizontal-relative:text;mso-position-vertical-relative:text" coordorigin="1470,5430" coordsize="150,526">
                  <v:oval id="_x0000_s1035" style="position:absolute;left:1470;top:5430;width:150;height:143" fillcolor="red" strokecolor="red" strokeweight=".25pt"/>
                  <v:oval id="_x0000_s1036" style="position:absolute;left:1470;top:5813;width:150;height:143" fillcolor="red" strokecolor="red" strokeweight=".25pt"/>
                </v:group>
              </w:pict>
            </w: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37" style="position:absolute;left:0;text-align:left;margin-left:46.4pt;margin-top:13.4pt;width:7.5pt;height:26.3pt;z-index:251650048;mso-position-horizontal-relative:text;mso-position-vertical-relative:text" coordorigin="1470,5430" coordsize="150,526">
                  <v:oval id="_x0000_s1038" style="position:absolute;left:1470;top:5430;width:150;height:143" fillcolor="red" strokecolor="red"/>
                  <v:oval id="_x0000_s1039" style="position:absolute;left:1470;top:5813;width:150;height:143" fillcolor="red" strokecolor="red"/>
                </v:group>
              </w:pict>
            </w: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40" style="position:absolute;left:0;text-align:left;margin-left:47.75pt;margin-top:13.4pt;width:7.5pt;height:26.3pt;z-index:251651072;mso-position-horizontal-relative:text;mso-position-vertical-relative:text" coordorigin="1470,5430" coordsize="150,526">
                  <v:oval id="_x0000_s1041" style="position:absolute;left:1470;top:5430;width:150;height:143" fillcolor="red" strokecolor="red"/>
                  <v:oval id="_x0000_s1042" style="position:absolute;left:1470;top:5813;width:150;height:143" fillcolor="red" strokecolor="red"/>
                </v:group>
              </w:pict>
            </w: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43" style="position:absolute;left:0;text-align:left;margin-left:43.85pt;margin-top:13.4pt;width:7.5pt;height:26.3pt;z-index:251652096;mso-position-horizontal-relative:text;mso-position-vertical-relative:text" coordorigin="1470,5430" coordsize="150,526">
                  <v:oval id="_x0000_s1044" style="position:absolute;left:1470;top:5430;width:150;height:143" fillcolor="red" strokecolor="red"/>
                  <v:oval id="_x0000_s1045" style="position:absolute;left:1470;top:5813;width:150;height:143" fillcolor="red" strokecolor="red"/>
                </v:group>
              </w:pict>
            </w: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46" style="position:absolute;left:0;text-align:left;margin-left:47.05pt;margin-top:13.4pt;width:7.5pt;height:26.3pt;z-index:251653120;mso-position-horizontal-relative:text;mso-position-vertical-relative:text" coordorigin="1470,5430" coordsize="150,526">
                  <v:oval id="_x0000_s1047" style="position:absolute;left:1470;top:5430;width:150;height:143" fillcolor="red" strokecolor="red"/>
                  <v:oval id="_x0000_s1048" style="position:absolute;left:1470;top:5813;width:150;height:143" fillcolor="red" strokecolor="red"/>
                </v:group>
              </w:pict>
            </w:r>
          </w:p>
        </w:tc>
      </w:tr>
      <w:tr w:rsidR="002C6B60" w:rsidTr="003E0E1A">
        <w:trPr>
          <w:trHeight w:val="552"/>
        </w:trPr>
        <w:tc>
          <w:tcPr>
            <w:tcW w:w="2132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d u l e d p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l e r u r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c a t s e l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e b l a u l m r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e r h m a m</w:t>
            </w:r>
          </w:p>
        </w:tc>
      </w:tr>
      <w:tr w:rsidR="002C6B60" w:rsidTr="003E0E1A">
        <w:trPr>
          <w:trHeight w:val="552"/>
        </w:trPr>
        <w:tc>
          <w:tcPr>
            <w:tcW w:w="2132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____________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____________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____________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____________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____________</w:t>
            </w:r>
          </w:p>
        </w:tc>
      </w:tr>
    </w:tbl>
    <w:p w:rsidR="002C6B60" w:rsidRPr="001D0945" w:rsidRDefault="002C6B60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2C6B60" w:rsidRDefault="002C6B6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2C6B60" w:rsidRDefault="002C6B6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2C6B60" w:rsidRDefault="002C6B60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■ Write the word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D0945">
        <w:rPr>
          <w:rFonts w:ascii="Arial" w:hAnsi="Arial" w:cs="Arial"/>
          <w:b/>
          <w:sz w:val="24"/>
          <w:szCs w:val="24"/>
        </w:rPr>
        <w:t>from the box that best completes each sentence. (2 points)</w:t>
      </w:r>
    </w:p>
    <w:p w:rsidR="002C6B60" w:rsidRDefault="002C6B60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49" style="position:absolute;left:0;text-align:left;margin-left:10.2pt;margin-top:10.9pt;width:463.4pt;height:41.85pt;z-index:251642880" arcsize="10923f" filled="f" strokeweight="1pt">
            <v:shadow color="#868686"/>
            <v:textbox style="mso-next-textbox:#_x0000_s1049">
              <w:txbxContent>
                <w:p w:rsidR="002C6B60" w:rsidRPr="0016782A" w:rsidRDefault="002C6B60" w:rsidP="00455395">
                  <w:pPr>
                    <w:ind w:firstLineChars="200" w:firstLine="320"/>
                    <w:rPr>
                      <w:rFonts w:ascii="Arial" w:hAnsi="Arial" w:cs="Arial"/>
                      <w:sz w:val="16"/>
                      <w:szCs w:val="24"/>
                    </w:rPr>
                  </w:pPr>
                </w:p>
                <w:p w:rsidR="002C6B60" w:rsidRPr="00D95E02" w:rsidRDefault="002C6B60" w:rsidP="00455395">
                  <w:pPr>
                    <w:spacing w:line="480" w:lineRule="auto"/>
                    <w:ind w:firstLineChars="200" w:firstLine="48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think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hospital           floats         pet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closet</w:t>
                  </w:r>
                </w:p>
              </w:txbxContent>
            </v:textbox>
          </v:roundrect>
        </w:pict>
      </w:r>
    </w:p>
    <w:p w:rsidR="002C6B60" w:rsidRDefault="002C6B6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2C6B60" w:rsidRDefault="002C6B6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2C6B60" w:rsidRPr="001D0945" w:rsidRDefault="002C6B6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6. </w:t>
      </w:r>
      <w:r>
        <w:rPr>
          <w:rFonts w:ascii="Arial" w:hAnsi="Arial" w:cs="Arial"/>
          <w:sz w:val="24"/>
          <w:szCs w:val="24"/>
        </w:rPr>
        <w:t>Her coat is in the</w:t>
      </w:r>
      <w:r w:rsidRPr="001D0945">
        <w:rPr>
          <w:rFonts w:ascii="Arial" w:hAnsi="Arial" w:cs="Arial"/>
          <w:sz w:val="24"/>
          <w:szCs w:val="24"/>
        </w:rPr>
        <w:t xml:space="preserve"> _______________________.</w:t>
      </w:r>
    </w:p>
    <w:p w:rsidR="002C6B60" w:rsidRPr="001D0945" w:rsidRDefault="002C6B6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7. </w:t>
      </w:r>
      <w:r>
        <w:rPr>
          <w:rFonts w:ascii="Arial" w:hAnsi="Arial" w:cs="Arial"/>
          <w:sz w:val="24"/>
          <w:szCs w:val="24"/>
        </w:rPr>
        <w:t>I didn’t _________________ you liked sports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96477F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Wood</w:t>
      </w:r>
      <w:r w:rsidRPr="001D0945">
        <w:rPr>
          <w:rFonts w:ascii="Arial" w:hAnsi="Arial" w:cs="Arial"/>
          <w:sz w:val="24"/>
          <w:szCs w:val="24"/>
        </w:rPr>
        <w:t xml:space="preserve"> ____</w:t>
      </w:r>
      <w:r>
        <w:rPr>
          <w:rFonts w:ascii="Arial" w:hAnsi="Arial" w:cs="Arial"/>
          <w:sz w:val="24"/>
          <w:szCs w:val="24"/>
        </w:rPr>
        <w:t>____________________ in the water.</w: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9. </w:t>
      </w:r>
      <w:r>
        <w:rPr>
          <w:rFonts w:ascii="Arial" w:hAnsi="Arial" w:cs="Arial"/>
          <w:sz w:val="24"/>
          <w:szCs w:val="24"/>
        </w:rPr>
        <w:t>“Bunny” is my _________________________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96477F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My sister is very sick. She will go to the</w:t>
      </w:r>
      <w:r w:rsidRPr="001D0945">
        <w:rPr>
          <w:rFonts w:ascii="Arial" w:hAnsi="Arial" w:cs="Arial"/>
          <w:sz w:val="24"/>
          <w:szCs w:val="24"/>
        </w:rPr>
        <w:t xml:space="preserve"> _______________________. </w: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83279E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  <w:sectPr w:rsidR="002C6B60" w:rsidRPr="0083279E" w:rsidSect="003D4BDE">
          <w:headerReference w:type="default" r:id="rId12"/>
          <w:footerReference w:type="default" r:id="rId13"/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Choose the words</w:t>
      </w:r>
      <w:r w:rsidRPr="001D0945">
        <w:rPr>
          <w:rFonts w:ascii="Arial" w:hAnsi="Arial" w:cs="Arial"/>
          <w:b/>
          <w:sz w:val="24"/>
          <w:szCs w:val="24"/>
        </w:rPr>
        <w:t>. (4points)</w: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spacing w:line="276" w:lineRule="auto"/>
        <w:ind w:left="43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Cindy like__________ a mountain</w:t>
      </w:r>
      <w:r w:rsidRPr="001D0945">
        <w:rPr>
          <w:rFonts w:ascii="Arial" w:hAnsi="Arial" w:cs="Arial"/>
          <w:sz w:val="24"/>
          <w:szCs w:val="24"/>
        </w:rPr>
        <w:t xml:space="preserve">. </w:t>
      </w:r>
    </w:p>
    <w:p w:rsidR="002C6B60" w:rsidRDefault="002C6B60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climb</w:t>
      </w:r>
    </w:p>
    <w:p w:rsidR="002C6B60" w:rsidRDefault="002C6B60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climbs</w:t>
      </w:r>
    </w:p>
    <w:p w:rsidR="002C6B60" w:rsidRDefault="002C6B60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climbed</w:t>
      </w:r>
    </w:p>
    <w:p w:rsidR="002C6B60" w:rsidRPr="001D0945" w:rsidRDefault="002C6B60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climbing</w:t>
      </w:r>
    </w:p>
    <w:p w:rsidR="002C6B60" w:rsidRDefault="002C6B60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__________ like a toy.</w:t>
      </w:r>
    </w:p>
    <w:p w:rsidR="002C6B60" w:rsidRDefault="002C6B60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babies</w:t>
      </w:r>
    </w:p>
    <w:p w:rsidR="002C6B60" w:rsidRDefault="002C6B60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babyes</w:t>
      </w:r>
    </w:p>
    <w:p w:rsidR="002C6B60" w:rsidRDefault="002C6B60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baby</w:t>
      </w:r>
    </w:p>
    <w:p w:rsidR="002C6B60" w:rsidRPr="001D0945" w:rsidRDefault="002C6B60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babys</w:t>
      </w:r>
    </w:p>
    <w:p w:rsidR="002C6B60" w:rsidRDefault="002C6B60" w:rsidP="001D0945">
      <w:pPr>
        <w:pStyle w:val="ListParagraph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pStyle w:val="ListParagraph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 four pencils.</w:t>
      </w:r>
    </w:p>
    <w:p w:rsidR="002C6B60" w:rsidRDefault="002C6B60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is</w:t>
      </w:r>
    </w:p>
    <w:p w:rsidR="002C6B60" w:rsidRDefault="002C6B60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are</w:t>
      </w:r>
    </w:p>
    <w:p w:rsidR="002C6B60" w:rsidRDefault="002C6B60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is</w:t>
      </w:r>
    </w:p>
    <w:p w:rsidR="002C6B60" w:rsidRPr="001D0945" w:rsidRDefault="002C6B60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That are</w:t>
      </w:r>
    </w:p>
    <w:p w:rsidR="002C6B60" w:rsidRDefault="002C6B60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Terry doing? He __________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Default="002C6B60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are eating</w:t>
      </w:r>
    </w:p>
    <w:p w:rsidR="002C6B60" w:rsidRDefault="002C6B60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eat</w:t>
      </w:r>
    </w:p>
    <w:p w:rsidR="002C6B60" w:rsidRDefault="002C6B60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 eating</w:t>
      </w:r>
    </w:p>
    <w:p w:rsidR="002C6B60" w:rsidRPr="001D0945" w:rsidRDefault="002C6B60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</w:t>
      </w:r>
    </w:p>
    <w:p w:rsidR="002C6B60" w:rsidRDefault="002C6B60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Mom puts her coat __________.</w:t>
      </w:r>
    </w:p>
    <w:p w:rsidR="002C6B60" w:rsidRDefault="002C6B60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</w:t>
      </w:r>
    </w:p>
    <w:p w:rsidR="002C6B60" w:rsidRDefault="002C6B60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</w:t>
      </w:r>
    </w:p>
    <w:p w:rsidR="002C6B60" w:rsidRDefault="002C6B60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</w:t>
      </w:r>
    </w:p>
    <w:p w:rsidR="002C6B60" w:rsidRPr="001D0945" w:rsidRDefault="002C6B60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off</w: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Read and </w:t>
      </w:r>
      <w:r>
        <w:rPr>
          <w:rFonts w:ascii="Arial" w:hAnsi="Arial" w:cs="Arial"/>
          <w:b/>
          <w:sz w:val="24"/>
          <w:szCs w:val="24"/>
        </w:rPr>
        <w:t>choose the answers</w:t>
      </w:r>
      <w:r w:rsidRPr="001D0945">
        <w:rPr>
          <w:rFonts w:ascii="Arial" w:hAnsi="Arial" w:cs="Arial"/>
          <w:b/>
          <w:sz w:val="24"/>
          <w:szCs w:val="24"/>
        </w:rPr>
        <w:t>. (4 points)</w:t>
      </w:r>
    </w:p>
    <w:p w:rsidR="002C6B60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750FD1">
      <w:pPr>
        <w:tabs>
          <w:tab w:val="left" w:pos="720"/>
        </w:tabs>
        <w:wordWrap/>
        <w:adjustRightInd w:val="0"/>
        <w:spacing w:line="276" w:lineRule="auto"/>
        <w:ind w:right="18" w:firstLineChars="100" w:firstLine="236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16-18)</w:t>
      </w: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50" style="position:absolute;margin-left:17.15pt;margin-top:3.15pt;width:426pt;height:312.15pt;z-index:251645952" arcsize="5237f" filled="f" strokeweight="1pt">
            <v:shadow color="#868686"/>
            <v:textbox style="mso-next-textbox:#_x0000_s1050">
              <w:txbxContent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Here comes the builder. </w:t>
                  </w: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She has a saw. </w:t>
                  </w: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She cuts the wood. </w:t>
                  </w: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Zzzzggg! Zzzzggg! Zzzzzggg! </w:t>
                  </w: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Now she has a hammer. </w:t>
                  </w: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She hits the nail. </w:t>
                  </w: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Bang! Bang! Bang! </w:t>
                  </w: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Zzzggg! Zzzggg! Zzzggg! </w:t>
                  </w:r>
                </w:p>
                <w:p w:rsidR="002C6B60" w:rsidRPr="00F814F9" w:rsidRDefault="002C6B60" w:rsidP="00F814F9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>Bang! Bang! Bang!</w:t>
                  </w:r>
                </w:p>
                <w:p w:rsidR="002C6B60" w:rsidRDefault="002C6B60" w:rsidP="00F814F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She likes making noise. </w:t>
                  </w:r>
                </w:p>
                <w:p w:rsidR="002C6B60" w:rsidRPr="00F814F9" w:rsidRDefault="002C6B60" w:rsidP="00F814F9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F814F9">
                    <w:rPr>
                      <w:rFonts w:cs="Arial"/>
                      <w:kern w:val="0"/>
                      <w:sz w:val="24"/>
                      <w:szCs w:val="24"/>
                    </w:rPr>
                    <w:t>All day long.</w:t>
                  </w:r>
                </w:p>
              </w:txbxContent>
            </v:textbox>
          </v:roundrect>
        </w:pict>
      </w: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does she do?</w:t>
      </w:r>
    </w:p>
    <w:p w:rsidR="002C6B60" w:rsidRDefault="002C6B60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a firefighter.</w:t>
      </w:r>
    </w:p>
    <w:p w:rsidR="002C6B60" w:rsidRDefault="002C6B60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a teacher.</w:t>
      </w:r>
    </w:p>
    <w:p w:rsidR="002C6B60" w:rsidRDefault="002C6B60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an engineer.</w:t>
      </w:r>
    </w:p>
    <w:p w:rsidR="002C6B60" w:rsidRPr="001D0945" w:rsidRDefault="002C6B60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a builder.</w:t>
      </w:r>
    </w:p>
    <w:p w:rsidR="002C6B60" w:rsidRPr="002E066E" w:rsidRDefault="002C6B60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does </w:t>
      </w:r>
      <w:r w:rsidRPr="00744C53">
        <w:rPr>
          <w:rFonts w:ascii="Arial" w:hAnsi="Arial" w:cs="Arial"/>
          <w:i/>
          <w:sz w:val="24"/>
          <w:szCs w:val="24"/>
          <w:u w:val="single"/>
        </w:rPr>
        <w:t>NOT</w:t>
      </w:r>
      <w:r>
        <w:rPr>
          <w:rFonts w:ascii="Arial" w:hAnsi="Arial" w:cs="Arial"/>
          <w:sz w:val="24"/>
          <w:szCs w:val="24"/>
        </w:rPr>
        <w:t xml:space="preserve"> she have?</w:t>
      </w:r>
    </w:p>
    <w:p w:rsidR="002C6B60" w:rsidRDefault="002C6B60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has nails.</w:t>
      </w:r>
    </w:p>
    <w:p w:rsidR="002C6B60" w:rsidRDefault="002C6B60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has papers.</w:t>
      </w:r>
    </w:p>
    <w:p w:rsidR="002C6B60" w:rsidRDefault="002C6B60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has a hammer.</w:t>
      </w:r>
    </w:p>
    <w:p w:rsidR="002C6B60" w:rsidRDefault="002C6B60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She has a saw. </w:t>
      </w:r>
    </w:p>
    <w:p w:rsidR="002C6B60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6A6A54" w:rsidRDefault="002C6B60" w:rsidP="00F328DE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does she like?</w:t>
      </w:r>
    </w:p>
    <w:p w:rsidR="002C6B60" w:rsidRDefault="002C6B60" w:rsidP="00A87C2F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likes cutting the wood.</w:t>
      </w:r>
    </w:p>
    <w:p w:rsidR="002C6B60" w:rsidRDefault="002C6B60" w:rsidP="00A87C2F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likes hitting the nail.</w:t>
      </w:r>
    </w:p>
    <w:p w:rsidR="002C6B60" w:rsidRDefault="002C6B60" w:rsidP="00A87C2F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likes making noise.</w:t>
      </w:r>
    </w:p>
    <w:p w:rsidR="002C6B60" w:rsidRPr="006A6A54" w:rsidRDefault="002C6B60" w:rsidP="00A87C2F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likes riding a bike.</w:t>
      </w:r>
    </w:p>
    <w:p w:rsidR="002C6B60" w:rsidRPr="00A92675" w:rsidRDefault="002C6B60" w:rsidP="00A92675">
      <w:pPr>
        <w:rPr>
          <w:rFonts w:ascii="Arial" w:hAnsi="Arial" w:cs="Arial"/>
          <w:sz w:val="24"/>
          <w:szCs w:val="24"/>
        </w:rPr>
        <w:sectPr w:rsidR="002C6B60" w:rsidRPr="00A92675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2C6B60" w:rsidRPr="001D0945" w:rsidRDefault="002C6B60" w:rsidP="00750FD1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 (Questions 19-21)</w: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51" style="position:absolute;margin-left:19.4pt;margin-top:4.4pt;width:396.45pt;height:353.85pt;z-index:251641856" arcsize="4245f" filled="f" strokeweight="1pt">
            <v:shadow color="#868686"/>
            <v:textbox style="mso-next-textbox:#_x0000_s1051">
              <w:txbxContent>
                <w:p w:rsidR="002C6B60" w:rsidRDefault="002C6B60" w:rsidP="00585587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like rainy days. </w:t>
                  </w:r>
                </w:p>
                <w:p w:rsidR="002C6B60" w:rsidRDefault="002C6B60" w:rsidP="00585587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can wear my rain boots. </w:t>
                  </w:r>
                </w:p>
                <w:p w:rsidR="002C6B60" w:rsidRDefault="002C6B60" w:rsidP="00585587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My rain boots are pink and yellow. </w:t>
                  </w:r>
                </w:p>
                <w:p w:rsidR="002C6B60" w:rsidRPr="00585587" w:rsidRDefault="002C6B60" w:rsidP="00585587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>Can you see them?</w:t>
                  </w: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can walk in the puddles. </w:t>
                  </w: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Splash, splash, splash! </w:t>
                  </w: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My feet don’t get wet. </w:t>
                  </w: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Wow, look at this big puddle. </w:t>
                  </w: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Here we go! </w:t>
                  </w: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SPLASH! </w:t>
                  </w: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Oops! </w:t>
                  </w: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>The puddle is deep.</w:t>
                  </w:r>
                </w:p>
                <w:p w:rsidR="002C6B60" w:rsidRDefault="002C6B60" w:rsidP="00585587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It’s very deep. </w:t>
                  </w:r>
                </w:p>
                <w:p w:rsidR="002C6B60" w:rsidRPr="00585587" w:rsidRDefault="002C6B60" w:rsidP="00585587">
                  <w:pPr>
                    <w:rPr>
                      <w:sz w:val="24"/>
                      <w:szCs w:val="24"/>
                    </w:rPr>
                  </w:pPr>
                  <w:r w:rsidRPr="00585587">
                    <w:rPr>
                      <w:rFonts w:cs="Arial"/>
                      <w:kern w:val="0"/>
                      <w:sz w:val="24"/>
                      <w:szCs w:val="24"/>
                    </w:rPr>
                    <w:t>My feet are wet.</w:t>
                  </w:r>
                </w:p>
              </w:txbxContent>
            </v:textbox>
          </v:roundrect>
        </w:pic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does Cindy wear on rainy days?</w:t>
      </w:r>
    </w:p>
    <w:p w:rsidR="002C6B60" w:rsidRDefault="002C6B60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wears her rain coat.</w:t>
      </w:r>
    </w:p>
    <w:p w:rsidR="002C6B60" w:rsidRDefault="002C6B60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wears her rain boots.</w:t>
      </w:r>
    </w:p>
    <w:p w:rsidR="002C6B60" w:rsidRDefault="002C6B60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wears her shorts.</w:t>
      </w:r>
    </w:p>
    <w:p w:rsidR="002C6B60" w:rsidRPr="001D0945" w:rsidRDefault="002C6B60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wears her T-shirts.</w:t>
      </w:r>
    </w:p>
    <w:p w:rsidR="002C6B60" w:rsidRPr="00FA778D" w:rsidRDefault="002C6B60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857817">
        <w:rPr>
          <w:rFonts w:ascii="Arial" w:hAnsi="Arial" w:cs="Arial"/>
          <w:i/>
          <w:sz w:val="24"/>
          <w:szCs w:val="24"/>
          <w:u w:val="single"/>
        </w:rPr>
        <w:t>Not true</w:t>
      </w:r>
      <w:r>
        <w:rPr>
          <w:rFonts w:ascii="Arial" w:hAnsi="Arial" w:cs="Arial"/>
          <w:sz w:val="24"/>
          <w:szCs w:val="24"/>
        </w:rPr>
        <w:t xml:space="preserve"> about the reading?</w:t>
      </w:r>
    </w:p>
    <w:p w:rsidR="002C6B60" w:rsidRDefault="002C6B60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likes rainy days.</w:t>
      </w:r>
    </w:p>
    <w:p w:rsidR="002C6B60" w:rsidRDefault="002C6B60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is a small puddle.</w:t>
      </w:r>
    </w:p>
    <w:p w:rsidR="002C6B60" w:rsidRDefault="002C6B60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boots are pink and yellow.</w:t>
      </w:r>
    </w:p>
    <w:p w:rsidR="002C6B60" w:rsidRDefault="002C6B60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walks in the puddle.</w:t>
      </w:r>
    </w:p>
    <w:p w:rsidR="002C6B60" w:rsidRPr="00E04E35" w:rsidRDefault="002C6B60" w:rsidP="00F91573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happens at the end of the story?</w:t>
      </w:r>
    </w:p>
    <w:p w:rsidR="002C6B60" w:rsidRDefault="002C6B60" w:rsidP="00ED06DB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feet are wet.</w:t>
      </w:r>
    </w:p>
    <w:p w:rsidR="002C6B60" w:rsidRDefault="002C6B60" w:rsidP="00ED06DB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can’t walk in the puddle.</w:t>
      </w:r>
    </w:p>
    <w:p w:rsidR="002C6B60" w:rsidRDefault="002C6B60" w:rsidP="00ED06DB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feet don’t get wet.</w:t>
      </w:r>
    </w:p>
    <w:p w:rsidR="002C6B60" w:rsidRDefault="002C6B60" w:rsidP="00ED06DB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looks at the big puddle.</w:t>
      </w:r>
    </w:p>
    <w:p w:rsidR="002C6B60" w:rsidRPr="001D0945" w:rsidRDefault="002C6B60" w:rsidP="003D3B39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2C6B60" w:rsidRDefault="002C6B60" w:rsidP="00750FD1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 </w:t>
      </w:r>
    </w:p>
    <w:p w:rsidR="002C6B60" w:rsidRPr="001D0945" w:rsidRDefault="002C6B60" w:rsidP="00F91573">
      <w:pPr>
        <w:tabs>
          <w:tab w:val="left" w:pos="720"/>
        </w:tabs>
        <w:wordWrap/>
        <w:adjustRightInd w:val="0"/>
        <w:spacing w:line="276" w:lineRule="auto"/>
        <w:ind w:right="18" w:firstLineChars="150" w:firstLine="360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750FD1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22-24)</w:t>
      </w: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52" style="position:absolute;margin-left:19.4pt;margin-top:5.15pt;width:403.9pt;height:328.5pt;z-index:251646976" arcsize="2315f" filled="f" strokeweight="1pt">
            <v:shadow color="#868686"/>
            <v:textbox style="mso-next-textbox:#_x0000_s1052">
              <w:txbxContent>
                <w:p w:rsidR="002C6B60" w:rsidRDefault="002C6B60" w:rsidP="00815ABB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There are many things under the sofa. </w:t>
                  </w:r>
                </w:p>
                <w:p w:rsidR="002C6B60" w:rsidRDefault="002C6B60" w:rsidP="00815ABB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see a pencil. </w:t>
                  </w:r>
                </w:p>
                <w:p w:rsidR="002C6B60" w:rsidRDefault="002C6B60" w:rsidP="00815ABB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>I see a puzzle piece.</w:t>
                  </w:r>
                </w:p>
                <w:p w:rsidR="002C6B60" w:rsidRPr="00815ABB" w:rsidRDefault="002C6B60" w:rsidP="00815ABB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>I see some coins.</w:t>
                  </w: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My arm is short. </w:t>
                  </w: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can’t get them. </w:t>
                  </w: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use my ruler. </w:t>
                  </w: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Great! </w:t>
                  </w: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Now I can get the pencil. </w:t>
                  </w: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can get the puzzle piece too. </w:t>
                  </w: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815AB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>Hey, I still can’t get the coins.</w:t>
                  </w:r>
                </w:p>
                <w:p w:rsidR="002C6B60" w:rsidRPr="00815ABB" w:rsidRDefault="002C6B60" w:rsidP="00815ABB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815ABB">
                    <w:rPr>
                      <w:rFonts w:cs="Arial"/>
                      <w:kern w:val="0"/>
                      <w:sz w:val="24"/>
                      <w:szCs w:val="24"/>
                    </w:rPr>
                    <w:t>I need a longer arm!</w:t>
                  </w:r>
                </w:p>
              </w:txbxContent>
            </v:textbox>
          </v:roundrect>
        </w:pict>
      </w: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under the sofa</w:t>
      </w:r>
      <w:r w:rsidRPr="001D0945">
        <w:rPr>
          <w:rFonts w:ascii="Arial" w:hAnsi="Arial" w:cs="Arial"/>
          <w:sz w:val="24"/>
          <w:szCs w:val="24"/>
        </w:rPr>
        <w:t xml:space="preserve">? </w:t>
      </w:r>
    </w:p>
    <w:p w:rsidR="002C6B60" w:rsidRPr="001D0945" w:rsidRDefault="002C6B60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is a puzzle piece.</w:t>
      </w:r>
    </w:p>
    <w:p w:rsidR="002C6B60" w:rsidRPr="001D0945" w:rsidRDefault="002C6B60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is a ruler.</w:t>
      </w:r>
    </w:p>
    <w:p w:rsidR="002C6B60" w:rsidRPr="001D0945" w:rsidRDefault="002C6B60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are some pencils.</w:t>
      </w:r>
    </w:p>
    <w:p w:rsidR="002C6B60" w:rsidRPr="001D0945" w:rsidRDefault="002C6B60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is an eraser.</w: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does Cindy use a ruler</w:t>
      </w:r>
      <w:r w:rsidRPr="001D0945">
        <w:rPr>
          <w:rFonts w:ascii="Arial" w:hAnsi="Arial" w:cs="Arial"/>
          <w:sz w:val="24"/>
          <w:szCs w:val="24"/>
        </w:rPr>
        <w:t>?</w:t>
      </w:r>
    </w:p>
    <w:p w:rsidR="002C6B60" w:rsidRPr="001D0945" w:rsidRDefault="002C6B60" w:rsidP="00A87C2F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left="1092" w:right="18" w:hanging="3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has long arms.</w:t>
      </w:r>
    </w:p>
    <w:p w:rsidR="002C6B60" w:rsidRPr="001D0945" w:rsidRDefault="002C6B60" w:rsidP="00A87C2F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left="1092" w:right="18" w:hanging="3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draws a picture.</w:t>
      </w:r>
    </w:p>
    <w:p w:rsidR="002C6B60" w:rsidRPr="001D0945" w:rsidRDefault="002C6B60" w:rsidP="00A87C2F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left="1092" w:right="18" w:hanging="3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has short arms.</w:t>
      </w:r>
    </w:p>
    <w:p w:rsidR="002C6B60" w:rsidRPr="001D0945" w:rsidRDefault="002C6B60" w:rsidP="00A87C2F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left="1092" w:right="18" w:hanging="3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plays puzzle games.</w:t>
      </w:r>
    </w:p>
    <w:p w:rsidR="002C6B60" w:rsidRDefault="002C6B60" w:rsidP="003D3B39">
      <w:pPr>
        <w:pStyle w:val="ListParagraph"/>
        <w:tabs>
          <w:tab w:val="left" w:pos="720"/>
        </w:tabs>
        <w:wordWrap/>
        <w:adjustRightInd w:val="0"/>
        <w:spacing w:line="276" w:lineRule="auto"/>
        <w:ind w:left="438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still under the sofa?</w:t>
      </w:r>
    </w:p>
    <w:p w:rsidR="002C6B60" w:rsidRDefault="002C6B60" w:rsidP="00A87C2F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left="1078" w:right="18" w:hanging="36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ruler</w:t>
      </w:r>
    </w:p>
    <w:p w:rsidR="002C6B60" w:rsidRDefault="002C6B60" w:rsidP="00A87C2F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left="1078" w:right="18" w:hanging="36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pencils</w:t>
      </w:r>
    </w:p>
    <w:p w:rsidR="002C6B60" w:rsidRDefault="002C6B60" w:rsidP="00A87C2F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left="1078" w:right="18" w:hanging="36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Many puzzle pieces</w:t>
      </w:r>
    </w:p>
    <w:p w:rsidR="002C6B60" w:rsidRPr="001D0945" w:rsidRDefault="002C6B60" w:rsidP="00A87C2F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left="1078" w:right="18" w:hanging="36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coins</w: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left="783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750FD1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25-27)</w:t>
      </w:r>
    </w:p>
    <w:p w:rsidR="002C6B60" w:rsidRPr="001D0945" w:rsidRDefault="002C6B6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53" style="position:absolute;margin-left:24.9pt;margin-top:4.85pt;width:390.95pt;height:332.55pt;z-index:251643904" arcsize="4278f" filled="f" strokeweight="1pt">
            <v:shadow color="#868686"/>
            <v:textbox style="mso-next-textbox:#_x0000_s1053">
              <w:txbxContent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Jane’s mom is at the hospital. </w:t>
                  </w: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She is not sick. </w:t>
                  </w: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She is not visiting a friend. </w:t>
                  </w: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Can you guess why she is there? </w:t>
                  </w: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Yes, she is having a baby! </w:t>
                  </w: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Look! </w:t>
                  </w: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Jane has a baby sister. </w:t>
                  </w: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“Wow, she is cute,” says Jane. </w:t>
                  </w: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“Can I play with her?” </w:t>
                  </w: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BC7EC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“Soon,” Mom says to Jane. </w:t>
                  </w:r>
                </w:p>
                <w:p w:rsidR="002C6B60" w:rsidRPr="00BC7ECD" w:rsidRDefault="002C6B60" w:rsidP="00BC7ECD">
                  <w:pPr>
                    <w:rPr>
                      <w:sz w:val="24"/>
                      <w:szCs w:val="24"/>
                    </w:rPr>
                  </w:pPr>
                  <w:r w:rsidRPr="00BC7ECD">
                    <w:rPr>
                      <w:rFonts w:cs="Arial"/>
                      <w:kern w:val="0"/>
                      <w:sz w:val="24"/>
                      <w:szCs w:val="24"/>
                    </w:rPr>
                    <w:t>“She is sleeping now.”</w:t>
                  </w:r>
                </w:p>
              </w:txbxContent>
            </v:textbox>
          </v:roundrect>
        </w:pict>
      </w:r>
    </w:p>
    <w:p w:rsidR="002C6B60" w:rsidRPr="001D0945" w:rsidRDefault="002C6B6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Where are they</w:t>
      </w:r>
      <w:r w:rsidRPr="001D0945">
        <w:rPr>
          <w:rFonts w:ascii="Arial" w:hAnsi="Arial" w:cs="Arial"/>
          <w:sz w:val="24"/>
          <w:szCs w:val="24"/>
        </w:rPr>
        <w:t>?</w:t>
      </w:r>
    </w:p>
    <w:p w:rsidR="002C6B60" w:rsidRPr="001D0945" w:rsidRDefault="002C6B60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hospital</w:t>
      </w:r>
    </w:p>
    <w:p w:rsidR="002C6B60" w:rsidRPr="001D0945" w:rsidRDefault="002C6B60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friends’ house</w:t>
      </w:r>
    </w:p>
    <w:p w:rsidR="002C6B60" w:rsidRPr="001D0945" w:rsidRDefault="002C6B60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baby’s room</w:t>
      </w:r>
      <w:r w:rsidRPr="001D0945">
        <w:rPr>
          <w:rFonts w:ascii="Arial" w:hAnsi="Arial" w:cs="Arial"/>
          <w:sz w:val="24"/>
          <w:szCs w:val="24"/>
        </w:rPr>
        <w:t xml:space="preserve"> </w:t>
      </w:r>
    </w:p>
    <w:p w:rsidR="002C6B60" w:rsidRPr="001D0945" w:rsidRDefault="002C6B60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Jane’ house</w: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Who is the baby</w:t>
      </w:r>
      <w:r w:rsidRPr="001D0945">
        <w:rPr>
          <w:rFonts w:ascii="Arial" w:hAnsi="Arial" w:cs="Arial"/>
          <w:sz w:val="24"/>
          <w:szCs w:val="24"/>
        </w:rPr>
        <w:t>?</w:t>
      </w:r>
    </w:p>
    <w:p w:rsidR="002C6B60" w:rsidRPr="001D0945" w:rsidRDefault="002C6B60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brother</w:t>
      </w:r>
    </w:p>
    <w:p w:rsidR="002C6B60" w:rsidRPr="001D0945" w:rsidRDefault="002C6B60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mother</w:t>
      </w:r>
    </w:p>
    <w:p w:rsidR="002C6B60" w:rsidRPr="001D0945" w:rsidRDefault="002C6B60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sister</w:t>
      </w:r>
    </w:p>
    <w:p w:rsidR="002C6B60" w:rsidRPr="001D0945" w:rsidRDefault="002C6B60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friend</w:t>
      </w:r>
    </w:p>
    <w:p w:rsidR="002C6B60" w:rsidRPr="0069069D" w:rsidRDefault="002C6B6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story about?</w:t>
      </w:r>
    </w:p>
    <w:p w:rsidR="002C6B60" w:rsidRDefault="002C6B6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Jane is visiting her friend.</w:t>
      </w:r>
    </w:p>
    <w:p w:rsidR="002C6B60" w:rsidRDefault="002C6B6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Jane’s mother is sick.</w:t>
      </w:r>
    </w:p>
    <w:p w:rsidR="002C6B60" w:rsidRDefault="002C6B6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Baby is sleeping. </w:t>
      </w:r>
    </w:p>
    <w:p w:rsidR="002C6B60" w:rsidRPr="0069069D" w:rsidRDefault="002C6B6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Jane’s mother is having a baby.</w:t>
      </w: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750FD1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(Questions 28-30) </w:t>
      </w:r>
    </w:p>
    <w:p w:rsidR="002C6B60" w:rsidRPr="001D0945" w:rsidRDefault="002C6B6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54" style="position:absolute;margin-left:23.35pt;margin-top:4.3pt;width:397.5pt;height:311.35pt;z-index:251644928" arcsize="3425f" filled="f" strokeweight="1pt">
            <v:shadow color="#868686"/>
            <v:textbox style="mso-next-textbox:#_x0000_s1054">
              <w:txbxContent>
                <w:p w:rsidR="002C6B60" w:rsidRDefault="002C6B60" w:rsidP="00EA197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This is my bubble machine. </w:t>
                  </w:r>
                </w:p>
                <w:p w:rsidR="002C6B60" w:rsidRDefault="002C6B60" w:rsidP="00EA197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It can make a lot of bubbles. </w:t>
                  </w:r>
                </w:p>
                <w:p w:rsidR="002C6B60" w:rsidRDefault="002C6B60" w:rsidP="00EA197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Pr="00EA1972" w:rsidRDefault="002C6B60" w:rsidP="00EA197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>Bubble, bubble, bubble, goes the machine.</w:t>
                  </w:r>
                </w:p>
                <w:p w:rsidR="002C6B60" w:rsidRDefault="002C6B60" w:rsidP="00EA197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Look at my beautiful bubbles! </w:t>
                  </w:r>
                </w:p>
                <w:p w:rsidR="002C6B60" w:rsidRDefault="002C6B60" w:rsidP="00EA197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are floating away. </w:t>
                  </w:r>
                </w:p>
                <w:p w:rsidR="002C6B60" w:rsidRDefault="002C6B60" w:rsidP="00EA197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EA197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Pop, goes one bubble. </w:t>
                  </w:r>
                </w:p>
                <w:p w:rsidR="002C6B60" w:rsidRPr="00EA1972" w:rsidRDefault="002C6B60" w:rsidP="00EA197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>Pop, goes another.</w:t>
                  </w:r>
                </w:p>
                <w:p w:rsidR="002C6B60" w:rsidRDefault="002C6B60" w:rsidP="00EA197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are all going pop, pop, pop! </w:t>
                  </w:r>
                </w:p>
                <w:p w:rsidR="002C6B60" w:rsidRDefault="002C6B60" w:rsidP="00EA197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2C6B60" w:rsidRDefault="002C6B60" w:rsidP="00EA197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That’s okay. </w:t>
                  </w:r>
                </w:p>
                <w:p w:rsidR="002C6B60" w:rsidRDefault="002C6B60" w:rsidP="00EA197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>I will make more bubbles.</w:t>
                  </w:r>
                </w:p>
                <w:p w:rsidR="002C6B60" w:rsidRPr="00EA1972" w:rsidRDefault="002C6B60" w:rsidP="00EA1972">
                  <w:pPr>
                    <w:rPr>
                      <w:sz w:val="24"/>
                      <w:szCs w:val="24"/>
                    </w:rPr>
                  </w:pPr>
                  <w:r w:rsidRPr="00EA1972">
                    <w:rPr>
                      <w:rFonts w:cs="Arial"/>
                      <w:kern w:val="0"/>
                      <w:sz w:val="24"/>
                      <w:szCs w:val="24"/>
                    </w:rPr>
                    <w:t>Many more bubbles!</w:t>
                  </w:r>
                </w:p>
              </w:txbxContent>
            </v:textbox>
          </v:roundrect>
        </w:pict>
      </w:r>
    </w:p>
    <w:p w:rsidR="002C6B60" w:rsidRPr="001D0945" w:rsidRDefault="002C6B6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What </w:t>
      </w:r>
      <w:r>
        <w:rPr>
          <w:rFonts w:ascii="Arial" w:hAnsi="Arial" w:cs="Arial"/>
          <w:sz w:val="24"/>
          <w:szCs w:val="24"/>
        </w:rPr>
        <w:t>is the story about</w:t>
      </w:r>
      <w:r w:rsidRPr="001D0945">
        <w:rPr>
          <w:rFonts w:ascii="Arial" w:hAnsi="Arial" w:cs="Arial"/>
          <w:sz w:val="24"/>
          <w:szCs w:val="24"/>
        </w:rPr>
        <w:t>?</w:t>
      </w:r>
    </w:p>
    <w:p w:rsidR="002C6B60" w:rsidRPr="001D0945" w:rsidRDefault="002C6B60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Terry is making bubbles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1D0945" w:rsidRDefault="002C6B60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Terry wants to a bubble machine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1D0945" w:rsidRDefault="002C6B60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bubbles sound “pop”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1D0945" w:rsidRDefault="002C6B60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Terry looks at pretty bubbles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A92675" w:rsidRDefault="002C6B6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What </w:t>
      </w:r>
      <w:r>
        <w:rPr>
          <w:rFonts w:ascii="Arial" w:hAnsi="Arial" w:cs="Arial"/>
          <w:sz w:val="24"/>
          <w:szCs w:val="24"/>
        </w:rPr>
        <w:t xml:space="preserve">is </w:t>
      </w:r>
      <w:r w:rsidRPr="00857817">
        <w:rPr>
          <w:rFonts w:ascii="Arial" w:hAnsi="Arial" w:cs="Arial"/>
          <w:i/>
          <w:sz w:val="24"/>
          <w:szCs w:val="24"/>
          <w:u w:val="single"/>
        </w:rPr>
        <w:t>NOT true</w:t>
      </w:r>
      <w:r>
        <w:rPr>
          <w:rFonts w:ascii="Arial" w:hAnsi="Arial" w:cs="Arial"/>
          <w:sz w:val="24"/>
          <w:szCs w:val="24"/>
        </w:rPr>
        <w:t xml:space="preserve"> about the reading</w:t>
      </w:r>
      <w:r w:rsidRPr="001D0945">
        <w:rPr>
          <w:rFonts w:ascii="Arial" w:hAnsi="Arial" w:cs="Arial"/>
          <w:sz w:val="24"/>
          <w:szCs w:val="24"/>
        </w:rPr>
        <w:t>?</w:t>
      </w:r>
    </w:p>
    <w:p w:rsidR="002C6B60" w:rsidRPr="001D0945" w:rsidRDefault="002C6B60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Terry has a bubble machine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1D0945" w:rsidRDefault="002C6B60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bubble machine is making beautiful bubbles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1D0945" w:rsidRDefault="002C6B60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balloon is floating away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1D0945" w:rsidRDefault="002C6B60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Terry wants to make more bubbles</w:t>
      </w:r>
      <w:r w:rsidRPr="001D0945">
        <w:rPr>
          <w:rFonts w:ascii="Arial" w:hAnsi="Arial" w:cs="Arial"/>
          <w:sz w:val="24"/>
          <w:szCs w:val="24"/>
        </w:rPr>
        <w:t>.</w:t>
      </w:r>
    </w:p>
    <w:p w:rsidR="002C6B60" w:rsidRPr="00A728B0" w:rsidRDefault="002C6B60" w:rsidP="0069069D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correct order?</w:t>
      </w:r>
    </w:p>
    <w:p w:rsidR="002C6B60" w:rsidRDefault="002C6B6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55" style="position:absolute;left:0;text-align:left;margin-left:30.45pt;margin-top:3.4pt;width:339.3pt;height:93.75pt;z-index:251648000" arcsize="10923f" filled="f" strokeweight="1pt">
            <v:stroke dashstyle="1 1"/>
            <v:shadow color="#868686"/>
            <v:textbox style="mso-next-textbox:#_x0000_s1055">
              <w:txbxContent>
                <w:p w:rsidR="002C6B60" w:rsidRDefault="002C6B60" w:rsidP="00E25471">
                  <w:pPr>
                    <w:pStyle w:val="ListParagraph"/>
                    <w:numPr>
                      <w:ilvl w:val="0"/>
                      <w:numId w:val="27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Bubbles are all going pop, pop, pop!</w:t>
                  </w:r>
                </w:p>
                <w:p w:rsidR="002C6B60" w:rsidRDefault="002C6B60" w:rsidP="00E25471">
                  <w:pPr>
                    <w:pStyle w:val="ListParagraph"/>
                    <w:numPr>
                      <w:ilvl w:val="0"/>
                      <w:numId w:val="27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I will make more bubbles.</w:t>
                  </w:r>
                </w:p>
                <w:p w:rsidR="002C6B60" w:rsidRDefault="002C6B60" w:rsidP="00E25471">
                  <w:pPr>
                    <w:pStyle w:val="ListParagraph"/>
                    <w:numPr>
                      <w:ilvl w:val="0"/>
                      <w:numId w:val="27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Bubble, bubble, bubble, goes the machine.</w:t>
                  </w:r>
                </w:p>
                <w:p w:rsidR="002C6B60" w:rsidRPr="00E25471" w:rsidRDefault="002C6B60" w:rsidP="00E25471">
                  <w:pPr>
                    <w:pStyle w:val="ListParagraph"/>
                    <w:numPr>
                      <w:ilvl w:val="0"/>
                      <w:numId w:val="27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The Bubbles are floating away.</w:t>
                  </w:r>
                </w:p>
              </w:txbxContent>
            </v:textbox>
          </v:roundrect>
        </w:pict>
      </w:r>
    </w:p>
    <w:p w:rsidR="002C6B60" w:rsidRDefault="002C6B6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E25471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2C6B60" w:rsidRDefault="002C6B6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A-B-C-D</w:t>
      </w:r>
    </w:p>
    <w:p w:rsidR="002C6B60" w:rsidRDefault="002C6B6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C-D-A-B</w:t>
      </w:r>
    </w:p>
    <w:p w:rsidR="002C6B60" w:rsidRDefault="002C6B6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D-B-C-A</w:t>
      </w:r>
    </w:p>
    <w:p w:rsidR="002C6B60" w:rsidRPr="001D0945" w:rsidRDefault="002C6B6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B-C-D-A</w:t>
      </w:r>
    </w:p>
    <w:p w:rsidR="002C6B60" w:rsidRPr="001D0945" w:rsidRDefault="002C6B60" w:rsidP="002B7B5A">
      <w:pPr>
        <w:rPr>
          <w:rFonts w:ascii="Arial" w:hAnsi="Arial" w:cs="Arial"/>
        </w:rPr>
        <w:sectPr w:rsidR="002C6B60" w:rsidRPr="001D0945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2C6B60" w:rsidRDefault="002C6B60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</w:p>
    <w:p w:rsidR="002C6B60" w:rsidRPr="001D0945" w:rsidRDefault="002C6B60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  <w:r w:rsidRPr="001D0945">
        <w:rPr>
          <w:rFonts w:ascii="Arial" w:hAnsi="Arial" w:cs="Arial"/>
          <w:b/>
          <w:bCs/>
          <w:sz w:val="34"/>
          <w:szCs w:val="34"/>
        </w:rPr>
        <w:t>Answer Keys</w:t>
      </w:r>
    </w:p>
    <w:p w:rsidR="002C6B60" w:rsidRDefault="002C6B60" w:rsidP="005333E8">
      <w:pPr>
        <w:jc w:val="center"/>
        <w:rPr>
          <w:rFonts w:ascii="Arial" w:hAnsi="Arial" w:cs="Arial"/>
        </w:rPr>
      </w:pPr>
      <w:r w:rsidRPr="001D0945">
        <w:rPr>
          <w:rFonts w:ascii="Arial" w:hAnsi="Arial" w:cs="Arial"/>
        </w:rPr>
        <w:t>(Units 1</w:t>
      </w:r>
      <w:r>
        <w:rPr>
          <w:rFonts w:ascii="Arial" w:hAnsi="Arial" w:cs="Arial"/>
        </w:rPr>
        <w:t>1~2</w:t>
      </w:r>
      <w:r w:rsidRPr="001D0945">
        <w:rPr>
          <w:rFonts w:ascii="Arial" w:hAnsi="Arial" w:cs="Arial"/>
        </w:rPr>
        <w:t>0)</w:t>
      </w:r>
    </w:p>
    <w:p w:rsidR="002C6B60" w:rsidRPr="005333E8" w:rsidRDefault="002C6B60" w:rsidP="005333E8">
      <w:pPr>
        <w:jc w:val="center"/>
        <w:rPr>
          <w:rFonts w:ascii="Arial" w:hAnsi="Arial" w:cs="Arial"/>
        </w:rPr>
      </w:pPr>
    </w:p>
    <w:tbl>
      <w:tblPr>
        <w:tblW w:w="0" w:type="auto"/>
        <w:tblLook w:val="00A0"/>
      </w:tblPr>
      <w:tblGrid>
        <w:gridCol w:w="2132"/>
        <w:gridCol w:w="2133"/>
        <w:gridCol w:w="2133"/>
        <w:gridCol w:w="2133"/>
        <w:gridCol w:w="2133"/>
      </w:tblGrid>
      <w:tr w:rsidR="002C6B60" w:rsidTr="005333E8">
        <w:trPr>
          <w:trHeight w:val="1687"/>
        </w:trPr>
        <w:tc>
          <w:tcPr>
            <w:tcW w:w="2132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56" type="#_x0000_t75" style="position:absolute;left:0;text-align:left;margin-left:5pt;margin-top:4pt;width:78.8pt;height:79.45pt;z-index:251669504">
                  <v:imagedata r:id="rId7" o:title="" croptop="5582f" cropbottom="7239f" cropleft="6128f" cropright="7681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57" type="#_x0000_t75" style="position:absolute;left:0;text-align:left;margin-left:13.4pt;margin-top:4pt;width:82.5pt;height:73.75pt;z-index:251670528;mso-position-horizontal-relative:text;mso-position-vertical-relative:text">
                  <v:imagedata r:id="rId8" o:title="" croptop="6524f" cropbottom="7543f" cropleft="1964f" cropright="1964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58" type="#_x0000_t75" style="position:absolute;left:0;text-align:left;margin-left:6.75pt;margin-top:4pt;width:88.7pt;height:73.6pt;z-index:251671552;mso-position-horizontal-relative:text;mso-position-vertical-relative:text">
                  <v:imagedata r:id="rId9" o:title="" croptop="10508f" cropbottom="7423f" cropleft="4450f" cropright="3359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59" type="#_x0000_t75" style="position:absolute;left:0;text-align:left;margin-left:.35pt;margin-top:12.35pt;width:93.25pt;height:56.6pt;z-index:251672576;mso-position-horizontal-relative:text;mso-position-vertical-relative:text">
                  <v:imagedata r:id="rId10" o:title="" croptop="10441f" cropbottom="16440f" cropleft="5069f" cropright="5643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60" type="#_x0000_t75" style="position:absolute;left:0;text-align:left;margin-left:8.45pt;margin-top:4pt;width:81.05pt;height:70.9pt;z-index:251673600;mso-position-horizontal-relative:text;mso-position-vertical-relative:text">
                  <v:imagedata r:id="rId11" o:title="" croptop="9805f" cropbottom="3200f" cropleft="4991f" cropright="5745f"/>
                </v:shape>
              </w:pict>
            </w:r>
            <w:r w:rsidRPr="003E0E1A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B60" w:rsidTr="003E0E1A">
        <w:trPr>
          <w:trHeight w:val="994"/>
        </w:trPr>
        <w:tc>
          <w:tcPr>
            <w:tcW w:w="2132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1" type="#_x0000_t32" style="position:absolute;left:0;text-align:left;margin-left:44.85pt;margin-top:18.35pt;width:432.5pt;height:14.4pt;z-index:251659264;mso-position-horizontal-relative:text;mso-position-vertical-relative:text" o:connectortype="straight" strokecolor="#0070c0"/>
              </w:pict>
            </w:r>
            <w:r>
              <w:rPr>
                <w:noProof/>
              </w:rPr>
              <w:pict>
                <v:shape id="_x0000_s1062" type="#_x0000_t32" style="position:absolute;left:0;text-align:left;margin-left:41.1pt;margin-top:18.15pt;width:223.65pt;height:14.4pt;flip:y;z-index:251660288;mso-position-horizontal-relative:text;mso-position-vertical-relative:text" o:connectortype="straight" strokecolor="#0070c0"/>
              </w:pict>
            </w:r>
            <w:r>
              <w:rPr>
                <w:noProof/>
              </w:rPr>
              <w:pict>
                <v:group id="_x0000_s1063" style="position:absolute;left:0;text-align:left;margin-left:37.5pt;margin-top:13.4pt;width:7.5pt;height:26.3pt;z-index:251654144;mso-position-horizontal-relative:text;mso-position-vertical-relative:text" coordorigin="1470,5430" coordsize="150,526">
                  <v:oval id="_x0000_s1064" style="position:absolute;left:1470;top:5430;width:150;height:143" fillcolor="red" strokecolor="red"/>
                  <v:oval id="_x0000_s1065" style="position:absolute;left:1470;top:5813;width:150;height:143" fillcolor="red" strokecolor="red"/>
                </v:group>
              </w:pict>
            </w: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66" type="#_x0000_t32" style="position:absolute;left:0;text-align:left;margin-left:53.9pt;margin-top:18.15pt;width:203.25pt;height:17.25pt;flip:y;z-index:251663360;mso-position-horizontal-relative:text;mso-position-vertical-relative:text" o:connectortype="straight" strokecolor="#0070c0"/>
              </w:pict>
            </w:r>
            <w:r>
              <w:rPr>
                <w:noProof/>
              </w:rPr>
              <w:pict>
                <v:shape id="_x0000_s1067" type="#_x0000_t32" style="position:absolute;left:0;text-align:left;margin-left:50.15pt;margin-top:13.4pt;width:214.5pt;height:22pt;flip:x y;z-index:251662336;mso-position-horizontal-relative:text;mso-position-vertical-relative:text" o:connectortype="straight" strokecolor="#0070c0"/>
              </w:pict>
            </w:r>
            <w:r>
              <w:rPr>
                <w:noProof/>
              </w:rPr>
              <w:pict>
                <v:group id="_x0000_s1068" style="position:absolute;left:0;text-align:left;margin-left:46.4pt;margin-top:13.4pt;width:7.5pt;height:26.3pt;z-index:251655168;mso-position-horizontal-relative:text;mso-position-vertical-relative:text" coordorigin="1470,5430" coordsize="150,526">
                  <v:oval id="_x0000_s1069" style="position:absolute;left:1470;top:5430;width:150;height:143" fillcolor="red" strokecolor="red"/>
                  <v:oval id="_x0000_s1070" style="position:absolute;left:1470;top:5813;width:150;height:143" fillcolor="red" strokecolor="red"/>
                </v:group>
              </w:pict>
            </w: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71" type="#_x0000_t32" style="position:absolute;left:0;text-align:left;margin-left:51.75pt;margin-top:18.15pt;width:216.1pt;height:17.25pt;flip:y;z-index:251661312;mso-position-horizontal-relative:text;mso-position-vertical-relative:text" o:connectortype="straight" strokecolor="#0070c0"/>
              </w:pict>
            </w:r>
            <w:r>
              <w:rPr>
                <w:noProof/>
              </w:rPr>
              <w:pict>
                <v:group id="_x0000_s1072" style="position:absolute;left:0;text-align:left;margin-left:47.75pt;margin-top:13.4pt;width:7.5pt;height:26.3pt;z-index:251656192;mso-position-horizontal-relative:text;mso-position-vertical-relative:text" coordorigin="1470,5430" coordsize="150,526">
                  <v:oval id="_x0000_s1073" style="position:absolute;left:1470;top:5430;width:150;height:143" fillcolor="red" strokecolor="red"/>
                  <v:oval id="_x0000_s1074" style="position:absolute;left:1470;top:5813;width:150;height:143" fillcolor="red" strokecolor="red"/>
                </v:group>
              </w:pict>
            </w: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75" style="position:absolute;left:0;text-align:left;margin-left:43.85pt;margin-top:13.4pt;width:7.5pt;height:26.3pt;z-index:251657216;mso-position-horizontal-relative:text;mso-position-vertical-relative:text" coordorigin="1470,5430" coordsize="150,526">
                  <v:oval id="_x0000_s1076" style="position:absolute;left:1470;top:5430;width:150;height:143" fillcolor="red" strokecolor="red"/>
                  <v:oval id="_x0000_s1077" style="position:absolute;left:1470;top:5813;width:150;height:143" fillcolor="red" strokecolor="red"/>
                </v:group>
              </w:pict>
            </w:r>
          </w:p>
        </w:tc>
        <w:tc>
          <w:tcPr>
            <w:tcW w:w="2133" w:type="dxa"/>
          </w:tcPr>
          <w:p w:rsidR="002C6B60" w:rsidRPr="003E0E1A" w:rsidRDefault="002C6B60" w:rsidP="003E0E1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78" style="position:absolute;left:0;text-align:left;margin-left:47.05pt;margin-top:13.4pt;width:7.5pt;height:26.3pt;z-index:251658240;mso-position-horizontal-relative:text;mso-position-vertical-relative:text" coordorigin="1470,5430" coordsize="150,526">
                  <v:oval id="_x0000_s1079" style="position:absolute;left:1470;top:5430;width:150;height:143" fillcolor="red" strokecolor="red"/>
                  <v:oval id="_x0000_s1080" style="position:absolute;left:1470;top:5813;width:150;height:143" fillcolor="red" strokecolor="red"/>
                </v:group>
              </w:pict>
            </w:r>
          </w:p>
        </w:tc>
      </w:tr>
      <w:tr w:rsidR="002C6B60" w:rsidTr="003E0E1A">
        <w:trPr>
          <w:trHeight w:val="552"/>
        </w:trPr>
        <w:tc>
          <w:tcPr>
            <w:tcW w:w="2132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d u l e d p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l e r u r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c a t s e l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e b l a u l m r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0E1A">
              <w:rPr>
                <w:rFonts w:ascii="Arial" w:hAnsi="Arial" w:cs="Arial"/>
                <w:sz w:val="28"/>
                <w:szCs w:val="28"/>
              </w:rPr>
              <w:t>e r h m a m</w:t>
            </w:r>
          </w:p>
        </w:tc>
      </w:tr>
      <w:tr w:rsidR="002C6B60" w:rsidTr="003E0E1A">
        <w:trPr>
          <w:trHeight w:val="552"/>
        </w:trPr>
        <w:tc>
          <w:tcPr>
            <w:tcW w:w="2132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3E0E1A">
              <w:rPr>
                <w:rFonts w:ascii="Arial" w:hAnsi="Arial" w:cs="Arial"/>
                <w:sz w:val="28"/>
                <w:szCs w:val="28"/>
                <w:u w:val="single"/>
              </w:rPr>
              <w:t>puddle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3E0E1A">
              <w:rPr>
                <w:rFonts w:ascii="Arial" w:hAnsi="Arial" w:cs="Arial"/>
                <w:sz w:val="28"/>
                <w:szCs w:val="28"/>
                <w:u w:val="single"/>
              </w:rPr>
              <w:t>ruler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3E0E1A">
              <w:rPr>
                <w:rFonts w:ascii="Arial" w:hAnsi="Arial" w:cs="Arial"/>
                <w:sz w:val="28"/>
                <w:szCs w:val="28"/>
                <w:u w:val="single"/>
              </w:rPr>
              <w:t>castle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3E0E1A">
              <w:rPr>
                <w:rFonts w:ascii="Arial" w:hAnsi="Arial" w:cs="Arial"/>
                <w:sz w:val="28"/>
                <w:szCs w:val="28"/>
                <w:u w:val="single"/>
              </w:rPr>
              <w:t>umbrella</w:t>
            </w:r>
          </w:p>
        </w:tc>
        <w:tc>
          <w:tcPr>
            <w:tcW w:w="2133" w:type="dxa"/>
            <w:vAlign w:val="center"/>
          </w:tcPr>
          <w:p w:rsidR="002C6B60" w:rsidRPr="003E0E1A" w:rsidRDefault="002C6B60" w:rsidP="003E0E1A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3E0E1A">
              <w:rPr>
                <w:rFonts w:ascii="Arial" w:hAnsi="Arial" w:cs="Arial"/>
                <w:sz w:val="28"/>
                <w:szCs w:val="28"/>
                <w:u w:val="single"/>
              </w:rPr>
              <w:t>hammer</w:t>
            </w:r>
          </w:p>
        </w:tc>
      </w:tr>
    </w:tbl>
    <w:p w:rsidR="002C6B60" w:rsidRPr="001D0945" w:rsidRDefault="002C6B60" w:rsidP="00A21A89">
      <w:pPr>
        <w:spacing w:line="360" w:lineRule="auto"/>
        <w:rPr>
          <w:rFonts w:ascii="Arial" w:hAnsi="Arial" w:cs="Arial"/>
          <w:sz w:val="24"/>
          <w:szCs w:val="24"/>
        </w:rPr>
      </w:pPr>
    </w:p>
    <w:p w:rsidR="002C6B60" w:rsidRPr="001D0945" w:rsidRDefault="002C6B60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6.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closet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 </w:t>
      </w:r>
      <w:r w:rsidRPr="001D0945">
        <w:rPr>
          <w:rFonts w:ascii="Arial" w:hAnsi="Arial" w:cs="Arial"/>
          <w:sz w:val="24"/>
          <w:szCs w:val="24"/>
        </w:rPr>
        <w:t>7.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think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>8.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floats</w:t>
      </w:r>
      <w:r w:rsidRPr="001D0945">
        <w:rPr>
          <w:rFonts w:ascii="Arial" w:hAnsi="Arial" w:cs="Arial"/>
          <w:sz w:val="24"/>
          <w:szCs w:val="24"/>
        </w:rPr>
        <w:tab/>
        <w:t xml:space="preserve">    9.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pet</w:t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hospital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d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a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b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c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a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d</w:t>
      </w: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b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c</w:t>
      </w: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b</w:t>
      </w: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20. </w:t>
      </w:r>
      <w:r>
        <w:rPr>
          <w:rFonts w:ascii="Arial" w:hAnsi="Arial" w:cs="Arial"/>
          <w:sz w:val="24"/>
          <w:szCs w:val="24"/>
        </w:rPr>
        <w:t>b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a</w:t>
      </w: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 a</w:t>
      </w: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c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d</w:t>
      </w: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a</w:t>
      </w: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 c</w:t>
      </w:r>
    </w:p>
    <w:p w:rsidR="002C6B60" w:rsidRPr="001D0945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 d</w:t>
      </w: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a</w:t>
      </w:r>
    </w:p>
    <w:p w:rsidR="002C6B60" w:rsidRDefault="002C6B6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c</w:t>
      </w:r>
    </w:p>
    <w:p w:rsidR="002C6B60" w:rsidRPr="00A21A89" w:rsidRDefault="002C6B60" w:rsidP="00A21A89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b</w:t>
      </w:r>
    </w:p>
    <w:sectPr w:rsidR="002C6B60" w:rsidRPr="00A21A89" w:rsidSect="007F4193">
      <w:pgSz w:w="11906" w:h="16838"/>
      <w:pgMar w:top="720" w:right="720" w:bottom="720" w:left="720" w:header="851" w:footer="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B60" w:rsidRDefault="002C6B60" w:rsidP="003D66DE">
      <w:r>
        <w:separator/>
      </w:r>
    </w:p>
  </w:endnote>
  <w:endnote w:type="continuationSeparator" w:id="0">
    <w:p w:rsidR="002C6B60" w:rsidRDefault="002C6B60" w:rsidP="003D6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 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맑은 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60" w:rsidRDefault="002C6B60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11.25pt;margin-top:-1.8pt;width:230.25pt;height:24.75pt;z-index:251663360" stroked="f">
          <v:textbox style="mso-next-textbox:#_x0000_s2051">
            <w:txbxContent>
              <w:p w:rsidR="002C6B60" w:rsidRDefault="002C6B60">
                <w:r>
                  <w:t xml:space="preserve">Copyright </w:t>
                </w:r>
                <w:r>
                  <w:fldChar w:fldCharType="begin"/>
                </w:r>
                <w:r>
                  <w:instrText xml:space="preserve"> eq \o\ac(○,</w:instrText>
                </w:r>
                <w:r w:rsidRPr="007F4193">
                  <w:rPr>
                    <w:position w:val="2"/>
                    <w:sz w:val="14"/>
                  </w:rPr>
                  <w:instrText>C</w:instrText>
                </w:r>
                <w:r>
                  <w:instrText>)</w:instrText>
                </w:r>
                <w:r>
                  <w:fldChar w:fldCharType="end"/>
                </w:r>
                <w:r>
                  <w:t xml:space="preserve"> </w:t>
                </w:r>
                <w:r w:rsidRPr="007F4193">
                  <w:rPr>
                    <w:b/>
                  </w:rPr>
                  <w:t>e-future</w:t>
                </w:r>
                <w:r>
                  <w:t xml:space="preserve"> All right Reserved.</w:t>
                </w:r>
              </w:p>
            </w:txbxContent>
          </v:textbox>
        </v:shape>
      </w:pict>
    </w:r>
    <w:fldSimple w:instr=" PAGE   \* MERGEFORMAT ">
      <w:r w:rsidRPr="002030E1">
        <w:rPr>
          <w:noProof/>
          <w:lang w:val="ko-KR"/>
        </w:rPr>
        <w:t>8</w:t>
      </w:r>
    </w:fldSimple>
  </w:p>
  <w:p w:rsidR="002C6B60" w:rsidRDefault="002C6B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B60" w:rsidRDefault="002C6B60" w:rsidP="003D66DE">
      <w:r>
        <w:separator/>
      </w:r>
    </w:p>
  </w:footnote>
  <w:footnote w:type="continuationSeparator" w:id="0">
    <w:p w:rsidR="002C6B60" w:rsidRDefault="002C6B60" w:rsidP="003D6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60" w:rsidRDefault="002C6B60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6.65pt;margin-top:-13.55pt;width:115.1pt;height:25.95pt;z-index:251660288" filled="f" stroked="f">
          <v:textbox style="mso-next-textbox:#_x0000_s2049">
            <w:txbxContent>
              <w:p w:rsidR="002C6B60" w:rsidRPr="003E0E1A" w:rsidRDefault="002C6B60">
                <w:pPr>
                  <w:rPr>
                    <w:b/>
                    <w:color w:val="000000"/>
                    <w:sz w:val="18"/>
                    <w:szCs w:val="18"/>
                  </w:rPr>
                </w:pPr>
                <w:r w:rsidRPr="003E0E1A">
                  <w:rPr>
                    <w:b/>
                    <w:color w:val="000000"/>
                    <w:sz w:val="18"/>
                    <w:szCs w:val="18"/>
                  </w:rPr>
                  <w:t>Reading Boat 2 (Final)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" o:spid="_x0000_s2050" type="#_x0000_t75" alt="efuture logo.jpg" style="position:absolute;left:0;text-align:left;margin-left:7.05pt;margin-top:-10.8pt;width:58.1pt;height:20.15pt;z-index:-251655168;visibility:visible;mso-wrap-distance-bottom:.39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">
          <v:imagedata r:id="rId1" o:title=""/>
          <o:lock v:ext="edit" aspectratio="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0B6B"/>
    <w:multiLevelType w:val="hybridMultilevel"/>
    <w:tmpl w:val="92BC9B9E"/>
    <w:lvl w:ilvl="0" w:tplc="181C4306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">
    <w:nsid w:val="077F4DE2"/>
    <w:multiLevelType w:val="hybridMultilevel"/>
    <w:tmpl w:val="27F2C4E6"/>
    <w:lvl w:ilvl="0" w:tplc="0DFA90A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">
    <w:nsid w:val="0B753687"/>
    <w:multiLevelType w:val="hybridMultilevel"/>
    <w:tmpl w:val="E39462C4"/>
    <w:lvl w:ilvl="0" w:tplc="E3EEBD7C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3">
    <w:nsid w:val="0FFB38DF"/>
    <w:multiLevelType w:val="hybridMultilevel"/>
    <w:tmpl w:val="964205D2"/>
    <w:lvl w:ilvl="0" w:tplc="4B6E2B54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4">
    <w:nsid w:val="15F04EA8"/>
    <w:multiLevelType w:val="hybridMultilevel"/>
    <w:tmpl w:val="DADE0874"/>
    <w:lvl w:ilvl="0" w:tplc="2216F6E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5">
    <w:nsid w:val="19C311AD"/>
    <w:multiLevelType w:val="hybridMultilevel"/>
    <w:tmpl w:val="5F4C3D66"/>
    <w:lvl w:ilvl="0" w:tplc="E22EBA0E">
      <w:start w:val="1"/>
      <w:numFmt w:val="upperLetter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8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8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8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80" w:hanging="400"/>
      </w:pPr>
      <w:rPr>
        <w:rFonts w:cs="Times New Roman"/>
      </w:rPr>
    </w:lvl>
  </w:abstractNum>
  <w:abstractNum w:abstractNumId="6">
    <w:nsid w:val="1A706E49"/>
    <w:multiLevelType w:val="hybridMultilevel"/>
    <w:tmpl w:val="C9DA28AE"/>
    <w:lvl w:ilvl="0" w:tplc="9CF6F350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7">
    <w:nsid w:val="1AF42BB9"/>
    <w:multiLevelType w:val="hybridMultilevel"/>
    <w:tmpl w:val="1D20CD94"/>
    <w:lvl w:ilvl="0" w:tplc="7F7ADDEA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8">
    <w:nsid w:val="1D434D82"/>
    <w:multiLevelType w:val="hybridMultilevel"/>
    <w:tmpl w:val="4DBEC176"/>
    <w:lvl w:ilvl="0" w:tplc="98D2504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9">
    <w:nsid w:val="1DD07B06"/>
    <w:multiLevelType w:val="hybridMultilevel"/>
    <w:tmpl w:val="C86EA7AA"/>
    <w:lvl w:ilvl="0" w:tplc="E3780B4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0">
    <w:nsid w:val="1FED0450"/>
    <w:multiLevelType w:val="hybridMultilevel"/>
    <w:tmpl w:val="4FDAE9F0"/>
    <w:lvl w:ilvl="0" w:tplc="34503BCC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1">
    <w:nsid w:val="22956985"/>
    <w:multiLevelType w:val="hybridMultilevel"/>
    <w:tmpl w:val="1750D69A"/>
    <w:lvl w:ilvl="0" w:tplc="9514CDF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2">
    <w:nsid w:val="275C1E9F"/>
    <w:multiLevelType w:val="hybridMultilevel"/>
    <w:tmpl w:val="AF1EC058"/>
    <w:lvl w:ilvl="0" w:tplc="B5DEB016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13">
    <w:nsid w:val="3188629C"/>
    <w:multiLevelType w:val="hybridMultilevel"/>
    <w:tmpl w:val="F0B4B802"/>
    <w:lvl w:ilvl="0" w:tplc="5290DEA4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4">
    <w:nsid w:val="398A1B49"/>
    <w:multiLevelType w:val="hybridMultilevel"/>
    <w:tmpl w:val="C5944F00"/>
    <w:lvl w:ilvl="0" w:tplc="E5A205B8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15">
    <w:nsid w:val="3F9E53F1"/>
    <w:multiLevelType w:val="hybridMultilevel"/>
    <w:tmpl w:val="971A61B6"/>
    <w:lvl w:ilvl="0" w:tplc="496E8A6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  <w:rPr>
        <w:rFonts w:cs="Times New Roman"/>
      </w:rPr>
    </w:lvl>
  </w:abstractNum>
  <w:abstractNum w:abstractNumId="16">
    <w:nsid w:val="45DC508F"/>
    <w:multiLevelType w:val="hybridMultilevel"/>
    <w:tmpl w:val="ECDAFE6A"/>
    <w:lvl w:ilvl="0" w:tplc="ED6A857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7">
    <w:nsid w:val="48F93351"/>
    <w:multiLevelType w:val="hybridMultilevel"/>
    <w:tmpl w:val="0A943A36"/>
    <w:lvl w:ilvl="0" w:tplc="88046744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18">
    <w:nsid w:val="543F4E10"/>
    <w:multiLevelType w:val="hybridMultilevel"/>
    <w:tmpl w:val="681A2D8E"/>
    <w:lvl w:ilvl="0" w:tplc="33D03518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9">
    <w:nsid w:val="5B423060"/>
    <w:multiLevelType w:val="hybridMultilevel"/>
    <w:tmpl w:val="84AC3CCA"/>
    <w:lvl w:ilvl="0" w:tplc="67D83084">
      <w:start w:val="1"/>
      <w:numFmt w:val="lowerLetter"/>
      <w:lvlText w:val="%1."/>
      <w:lvlJc w:val="left"/>
      <w:pPr>
        <w:ind w:left="1142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2" w:hanging="400"/>
      </w:pPr>
      <w:rPr>
        <w:rFonts w:cs="Times New Roman"/>
      </w:rPr>
    </w:lvl>
  </w:abstractNum>
  <w:abstractNum w:abstractNumId="20">
    <w:nsid w:val="5CEB6D69"/>
    <w:multiLevelType w:val="hybridMultilevel"/>
    <w:tmpl w:val="A05A1BBC"/>
    <w:lvl w:ilvl="0" w:tplc="B1603EB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21">
    <w:nsid w:val="67143735"/>
    <w:multiLevelType w:val="hybridMultilevel"/>
    <w:tmpl w:val="567C611E"/>
    <w:lvl w:ilvl="0" w:tplc="AF1E87E8">
      <w:start w:val="1"/>
      <w:numFmt w:val="lowerLetter"/>
      <w:lvlText w:val="%1."/>
      <w:lvlJc w:val="left"/>
      <w:pPr>
        <w:ind w:left="115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9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9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9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9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9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98" w:hanging="400"/>
      </w:pPr>
      <w:rPr>
        <w:rFonts w:cs="Times New Roman"/>
      </w:rPr>
    </w:lvl>
  </w:abstractNum>
  <w:abstractNum w:abstractNumId="22">
    <w:nsid w:val="6B502F09"/>
    <w:multiLevelType w:val="hybridMultilevel"/>
    <w:tmpl w:val="83D4CD88"/>
    <w:lvl w:ilvl="0" w:tplc="C490749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3">
    <w:nsid w:val="6CD1673C"/>
    <w:multiLevelType w:val="hybridMultilevel"/>
    <w:tmpl w:val="813658B2"/>
    <w:lvl w:ilvl="0" w:tplc="2856D01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4">
    <w:nsid w:val="6DD262B0"/>
    <w:multiLevelType w:val="hybridMultilevel"/>
    <w:tmpl w:val="D5CCAC6A"/>
    <w:lvl w:ilvl="0" w:tplc="22CA1952">
      <w:start w:val="11"/>
      <w:numFmt w:val="decimal"/>
      <w:lvlText w:val="%1."/>
      <w:lvlJc w:val="left"/>
      <w:pPr>
        <w:ind w:left="114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5" w:hanging="400"/>
      </w:pPr>
      <w:rPr>
        <w:rFonts w:cs="Times New Roman"/>
      </w:rPr>
    </w:lvl>
  </w:abstractNum>
  <w:abstractNum w:abstractNumId="25">
    <w:nsid w:val="6F33496F"/>
    <w:multiLevelType w:val="hybridMultilevel"/>
    <w:tmpl w:val="C9288C2C"/>
    <w:lvl w:ilvl="0" w:tplc="8924A72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6">
    <w:nsid w:val="75C85773"/>
    <w:multiLevelType w:val="hybridMultilevel"/>
    <w:tmpl w:val="72F0F96C"/>
    <w:lvl w:ilvl="0" w:tplc="C3C62D7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num w:numId="1">
    <w:abstractNumId w:val="20"/>
  </w:num>
  <w:num w:numId="2">
    <w:abstractNumId w:val="24"/>
  </w:num>
  <w:num w:numId="3">
    <w:abstractNumId w:val="13"/>
  </w:num>
  <w:num w:numId="4">
    <w:abstractNumId w:val="18"/>
  </w:num>
  <w:num w:numId="5">
    <w:abstractNumId w:val="9"/>
  </w:num>
  <w:num w:numId="6">
    <w:abstractNumId w:val="1"/>
  </w:num>
  <w:num w:numId="7">
    <w:abstractNumId w:val="22"/>
  </w:num>
  <w:num w:numId="8">
    <w:abstractNumId w:val="16"/>
  </w:num>
  <w:num w:numId="9">
    <w:abstractNumId w:val="23"/>
  </w:num>
  <w:num w:numId="10">
    <w:abstractNumId w:val="2"/>
  </w:num>
  <w:num w:numId="11">
    <w:abstractNumId w:val="4"/>
  </w:num>
  <w:num w:numId="12">
    <w:abstractNumId w:val="25"/>
  </w:num>
  <w:num w:numId="13">
    <w:abstractNumId w:val="11"/>
  </w:num>
  <w:num w:numId="14">
    <w:abstractNumId w:val="19"/>
  </w:num>
  <w:num w:numId="15">
    <w:abstractNumId w:val="21"/>
  </w:num>
  <w:num w:numId="16">
    <w:abstractNumId w:val="6"/>
  </w:num>
  <w:num w:numId="17">
    <w:abstractNumId w:val="26"/>
  </w:num>
  <w:num w:numId="18">
    <w:abstractNumId w:val="15"/>
  </w:num>
  <w:num w:numId="19">
    <w:abstractNumId w:val="0"/>
  </w:num>
  <w:num w:numId="20">
    <w:abstractNumId w:val="8"/>
  </w:num>
  <w:num w:numId="21">
    <w:abstractNumId w:val="7"/>
  </w:num>
  <w:num w:numId="22">
    <w:abstractNumId w:val="10"/>
  </w:num>
  <w:num w:numId="23">
    <w:abstractNumId w:val="12"/>
  </w:num>
  <w:num w:numId="24">
    <w:abstractNumId w:val="17"/>
  </w:num>
  <w:num w:numId="25">
    <w:abstractNumId w:val="14"/>
  </w:num>
  <w:num w:numId="26">
    <w:abstractNumId w:val="3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6DE"/>
    <w:rsid w:val="00005EBF"/>
    <w:rsid w:val="00037C4C"/>
    <w:rsid w:val="00071E56"/>
    <w:rsid w:val="000868BB"/>
    <w:rsid w:val="000B539C"/>
    <w:rsid w:val="000E5060"/>
    <w:rsid w:val="000F7110"/>
    <w:rsid w:val="00106E78"/>
    <w:rsid w:val="00123693"/>
    <w:rsid w:val="001623D6"/>
    <w:rsid w:val="00165DE5"/>
    <w:rsid w:val="0016782A"/>
    <w:rsid w:val="00191A9A"/>
    <w:rsid w:val="001A22CD"/>
    <w:rsid w:val="001D0945"/>
    <w:rsid w:val="002030E1"/>
    <w:rsid w:val="002373DE"/>
    <w:rsid w:val="002479DE"/>
    <w:rsid w:val="00247B87"/>
    <w:rsid w:val="00256CF8"/>
    <w:rsid w:val="00261712"/>
    <w:rsid w:val="00262DE4"/>
    <w:rsid w:val="00273915"/>
    <w:rsid w:val="002875CB"/>
    <w:rsid w:val="002B7B5A"/>
    <w:rsid w:val="002C6B60"/>
    <w:rsid w:val="002E066E"/>
    <w:rsid w:val="0035122D"/>
    <w:rsid w:val="00353B60"/>
    <w:rsid w:val="00380D46"/>
    <w:rsid w:val="00384ADD"/>
    <w:rsid w:val="003D1FCF"/>
    <w:rsid w:val="003D3B39"/>
    <w:rsid w:val="003D4BDE"/>
    <w:rsid w:val="003D66DE"/>
    <w:rsid w:val="003E0E1A"/>
    <w:rsid w:val="003E4310"/>
    <w:rsid w:val="004064DC"/>
    <w:rsid w:val="00423F81"/>
    <w:rsid w:val="00451B2D"/>
    <w:rsid w:val="00455395"/>
    <w:rsid w:val="00463723"/>
    <w:rsid w:val="004865AD"/>
    <w:rsid w:val="005333E8"/>
    <w:rsid w:val="0055114C"/>
    <w:rsid w:val="00554160"/>
    <w:rsid w:val="00556BCD"/>
    <w:rsid w:val="00561A80"/>
    <w:rsid w:val="00567350"/>
    <w:rsid w:val="00585587"/>
    <w:rsid w:val="0059659B"/>
    <w:rsid w:val="005A4C6C"/>
    <w:rsid w:val="005F0597"/>
    <w:rsid w:val="00631BF3"/>
    <w:rsid w:val="00650742"/>
    <w:rsid w:val="006601FE"/>
    <w:rsid w:val="00664E06"/>
    <w:rsid w:val="0069069D"/>
    <w:rsid w:val="006A6A54"/>
    <w:rsid w:val="006C388C"/>
    <w:rsid w:val="006E456B"/>
    <w:rsid w:val="00741E2A"/>
    <w:rsid w:val="00744C53"/>
    <w:rsid w:val="00750FD1"/>
    <w:rsid w:val="00751166"/>
    <w:rsid w:val="0076001B"/>
    <w:rsid w:val="007900D2"/>
    <w:rsid w:val="007A5C0C"/>
    <w:rsid w:val="007E6710"/>
    <w:rsid w:val="007F4193"/>
    <w:rsid w:val="00800827"/>
    <w:rsid w:val="008041CC"/>
    <w:rsid w:val="00804F47"/>
    <w:rsid w:val="00814E13"/>
    <w:rsid w:val="00815ABB"/>
    <w:rsid w:val="0083279E"/>
    <w:rsid w:val="00857817"/>
    <w:rsid w:val="00872EAC"/>
    <w:rsid w:val="00873E53"/>
    <w:rsid w:val="00893638"/>
    <w:rsid w:val="008B09B7"/>
    <w:rsid w:val="008B2162"/>
    <w:rsid w:val="008B6BC4"/>
    <w:rsid w:val="008E0C5D"/>
    <w:rsid w:val="008E12B2"/>
    <w:rsid w:val="009116AF"/>
    <w:rsid w:val="0092194F"/>
    <w:rsid w:val="00923584"/>
    <w:rsid w:val="0096477F"/>
    <w:rsid w:val="00974091"/>
    <w:rsid w:val="0097543B"/>
    <w:rsid w:val="0099678A"/>
    <w:rsid w:val="009A50FD"/>
    <w:rsid w:val="009A7F4A"/>
    <w:rsid w:val="009B0AEA"/>
    <w:rsid w:val="009B45C1"/>
    <w:rsid w:val="009E3786"/>
    <w:rsid w:val="00A21A89"/>
    <w:rsid w:val="00A701CC"/>
    <w:rsid w:val="00A728B0"/>
    <w:rsid w:val="00A75E25"/>
    <w:rsid w:val="00A87202"/>
    <w:rsid w:val="00A87C2F"/>
    <w:rsid w:val="00A914A9"/>
    <w:rsid w:val="00A92675"/>
    <w:rsid w:val="00AC3A07"/>
    <w:rsid w:val="00B52EFF"/>
    <w:rsid w:val="00B56626"/>
    <w:rsid w:val="00B7613F"/>
    <w:rsid w:val="00B87D4D"/>
    <w:rsid w:val="00BB4F22"/>
    <w:rsid w:val="00BC7ECD"/>
    <w:rsid w:val="00BD6801"/>
    <w:rsid w:val="00BD6EAD"/>
    <w:rsid w:val="00BE67B7"/>
    <w:rsid w:val="00C151CD"/>
    <w:rsid w:val="00C9331D"/>
    <w:rsid w:val="00CA7EC3"/>
    <w:rsid w:val="00CD5B67"/>
    <w:rsid w:val="00CE2D54"/>
    <w:rsid w:val="00D16A18"/>
    <w:rsid w:val="00D640E3"/>
    <w:rsid w:val="00D84397"/>
    <w:rsid w:val="00D91800"/>
    <w:rsid w:val="00D95E02"/>
    <w:rsid w:val="00DA3EC5"/>
    <w:rsid w:val="00DB0BAA"/>
    <w:rsid w:val="00E04E35"/>
    <w:rsid w:val="00E12571"/>
    <w:rsid w:val="00E24EE3"/>
    <w:rsid w:val="00E25471"/>
    <w:rsid w:val="00E558ED"/>
    <w:rsid w:val="00E62DB3"/>
    <w:rsid w:val="00E75F89"/>
    <w:rsid w:val="00E80552"/>
    <w:rsid w:val="00E8533C"/>
    <w:rsid w:val="00E908E3"/>
    <w:rsid w:val="00E9152C"/>
    <w:rsid w:val="00EA1972"/>
    <w:rsid w:val="00EB0C4D"/>
    <w:rsid w:val="00EB27D2"/>
    <w:rsid w:val="00EB71EF"/>
    <w:rsid w:val="00ED06DB"/>
    <w:rsid w:val="00EE2DF7"/>
    <w:rsid w:val="00F27FD4"/>
    <w:rsid w:val="00F328DE"/>
    <w:rsid w:val="00F377D6"/>
    <w:rsid w:val="00F7071E"/>
    <w:rsid w:val="00F735E3"/>
    <w:rsid w:val="00F814F9"/>
    <w:rsid w:val="00F91573"/>
    <w:rsid w:val="00FA778D"/>
    <w:rsid w:val="00FB36A1"/>
    <w:rsid w:val="00FE6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 ??" w:eastAsia="?? ??" w:hAnsi="?? ??" w:cs="Times New Roman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B7B5A"/>
    <w:pPr>
      <w:widowControl w:val="0"/>
      <w:wordWrap w:val="0"/>
      <w:autoSpaceDE w:val="0"/>
      <w:autoSpaceDN w:val="0"/>
      <w:jc w:val="both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DF7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DF7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DF7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DF7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DF7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DF7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E2DF7"/>
    <w:pPr>
      <w:spacing w:before="300"/>
      <w:outlineLvl w:val="6"/>
    </w:pPr>
    <w:rPr>
      <w:caps/>
      <w:color w:val="365F91"/>
      <w:spacing w:val="10"/>
      <w:sz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E2DF7"/>
    <w:pPr>
      <w:spacing w:before="3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2DF7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DF7"/>
    <w:rPr>
      <w:rFonts w:cs="Times New Roman"/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2DF7"/>
    <w:rPr>
      <w:rFonts w:cs="Times New Roman"/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E2DF7"/>
    <w:rPr>
      <w:rFonts w:cs="Times New Roman"/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E2DF7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E2DF7"/>
    <w:rPr>
      <w:rFonts w:cs="Times New Roman"/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EE2DF7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EE2DF7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EE2DF7"/>
    <w:rPr>
      <w:rFonts w:cs="Times New Roman"/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E2DF7"/>
    <w:pPr>
      <w:spacing w:after="1000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E2DF7"/>
    <w:rPr>
      <w:rFonts w:cs="Times New Roman"/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EE2DF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EE2DF7"/>
    <w:rPr>
      <w:rFonts w:cs="Times New Roman"/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99"/>
    <w:qFormat/>
    <w:rsid w:val="00EE2DF7"/>
  </w:style>
  <w:style w:type="character" w:customStyle="1" w:styleId="NoSpacingChar">
    <w:name w:val="No Spacing Char"/>
    <w:basedOn w:val="DefaultParagraphFont"/>
    <w:link w:val="NoSpacing"/>
    <w:uiPriority w:val="99"/>
    <w:locked/>
    <w:rsid w:val="00EE2DF7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EE2DF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EE2DF7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EE2DF7"/>
    <w:rPr>
      <w:rFonts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E2DF7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E2DF7"/>
    <w:rPr>
      <w:rFonts w:cs="Times New Roman"/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EE2DF7"/>
    <w:rPr>
      <w:i/>
      <w:color w:val="243F60"/>
    </w:rPr>
  </w:style>
  <w:style w:type="character" w:styleId="IntenseEmphasis">
    <w:name w:val="Intense Emphasis"/>
    <w:basedOn w:val="DefaultParagraphFont"/>
    <w:uiPriority w:val="99"/>
    <w:qFormat/>
    <w:rsid w:val="00EE2DF7"/>
    <w:rPr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EE2DF7"/>
    <w:rPr>
      <w:b/>
      <w:color w:val="4F81BD"/>
    </w:rPr>
  </w:style>
  <w:style w:type="character" w:styleId="IntenseReference">
    <w:name w:val="Intense Reference"/>
    <w:basedOn w:val="DefaultParagraphFont"/>
    <w:uiPriority w:val="99"/>
    <w:qFormat/>
    <w:rsid w:val="00EE2DF7"/>
    <w:rPr>
      <w:b/>
      <w:i/>
      <w:caps/>
      <w:color w:val="4F81BD"/>
    </w:rPr>
  </w:style>
  <w:style w:type="character" w:styleId="BookTitle">
    <w:name w:val="Book Title"/>
    <w:basedOn w:val="DefaultParagraphFont"/>
    <w:uiPriority w:val="99"/>
    <w:qFormat/>
    <w:rsid w:val="00EE2DF7"/>
    <w:rPr>
      <w:b/>
      <w:i/>
      <w:spacing w:val="9"/>
    </w:rPr>
  </w:style>
  <w:style w:type="paragraph" w:styleId="TOCHeading">
    <w:name w:val="TOC Heading"/>
    <w:basedOn w:val="Heading1"/>
    <w:next w:val="Normal"/>
    <w:uiPriority w:val="99"/>
    <w:qFormat/>
    <w:rsid w:val="00EE2DF7"/>
    <w:pPr>
      <w:outlineLvl w:val="9"/>
    </w:pPr>
  </w:style>
  <w:style w:type="paragraph" w:styleId="Header">
    <w:name w:val="header"/>
    <w:basedOn w:val="Normal"/>
    <w:link w:val="Head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D66DE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66DE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66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6DE"/>
    <w:rPr>
      <w:rFonts w:ascii="?? ??" w:eastAsia="Times New Roman" w:hAnsi="?? ??" w:cs="Times New Roman"/>
      <w:sz w:val="18"/>
      <w:szCs w:val="18"/>
    </w:rPr>
  </w:style>
  <w:style w:type="table" w:styleId="TableGrid">
    <w:name w:val="Table Grid"/>
    <w:basedOn w:val="TableNormal"/>
    <w:uiPriority w:val="99"/>
    <w:rsid w:val="00AC3A07"/>
    <w:rPr>
      <w:rFonts w:eastAsia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239</TotalTime>
  <Pages>8</Pages>
  <Words>498</Words>
  <Characters>2841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chj</cp:lastModifiedBy>
  <cp:revision>23</cp:revision>
  <cp:lastPrinted>2011-12-26T12:46:00Z</cp:lastPrinted>
  <dcterms:created xsi:type="dcterms:W3CDTF">2011-12-15T02:39:00Z</dcterms:created>
  <dcterms:modified xsi:type="dcterms:W3CDTF">2012-01-03T06:59:00Z</dcterms:modified>
</cp:coreProperties>
</file>